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99E" w:rsidRPr="00773DBC" w:rsidRDefault="00F1399E" w:rsidP="00EE6EA6">
      <w:pPr>
        <w:jc w:val="center"/>
        <w:rPr>
          <w:sz w:val="28"/>
          <w:szCs w:val="28"/>
        </w:rPr>
      </w:pPr>
      <w:r>
        <w:rPr>
          <w:sz w:val="28"/>
          <w:szCs w:val="28"/>
        </w:rPr>
        <w:t>МИНОБРНАУКИ РОССИИ</w:t>
      </w:r>
    </w:p>
    <w:p w:rsidR="00F1399E" w:rsidRPr="00773DBC" w:rsidRDefault="00F1399E"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1399E" w:rsidRPr="00477FA3" w:rsidRDefault="00F1399E" w:rsidP="00EE6EA6">
      <w:pPr>
        <w:jc w:val="center"/>
        <w:rPr>
          <w:b/>
          <w:sz w:val="28"/>
          <w:szCs w:val="28"/>
        </w:rPr>
      </w:pPr>
      <w:r w:rsidRPr="00477FA3">
        <w:rPr>
          <w:b/>
          <w:sz w:val="28"/>
          <w:szCs w:val="28"/>
        </w:rPr>
        <w:t>«Гжельский государственный университет»</w:t>
      </w:r>
    </w:p>
    <w:p w:rsidR="00F1399E" w:rsidRPr="00477FA3" w:rsidRDefault="00F1399E" w:rsidP="00EE6EA6">
      <w:pPr>
        <w:jc w:val="center"/>
        <w:rPr>
          <w:sz w:val="28"/>
          <w:szCs w:val="28"/>
        </w:rPr>
      </w:pPr>
      <w:r w:rsidRPr="00477FA3">
        <w:rPr>
          <w:sz w:val="28"/>
          <w:szCs w:val="28"/>
        </w:rPr>
        <w:t>(ГГУ)</w:t>
      </w:r>
    </w:p>
    <w:p w:rsidR="00F1399E" w:rsidRPr="00773DBC" w:rsidRDefault="00F1399E" w:rsidP="00EE6EA6">
      <w:pPr>
        <w:rPr>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F1399E" w:rsidRPr="00773DBC" w:rsidRDefault="00F1399E" w:rsidP="00EE6EA6">
      <w:pPr>
        <w:tabs>
          <w:tab w:val="left" w:pos="680"/>
          <w:tab w:val="left" w:pos="851"/>
          <w:tab w:val="left" w:pos="6240"/>
        </w:tabs>
        <w:rPr>
          <w:noProof/>
          <w:sz w:val="28"/>
          <w:szCs w:val="28"/>
        </w:rPr>
      </w:pPr>
      <w:r w:rsidRPr="00773DBC">
        <w:rPr>
          <w:noProof/>
          <w:sz w:val="28"/>
          <w:szCs w:val="28"/>
        </w:rPr>
        <w:tab/>
      </w:r>
    </w:p>
    <w:p w:rsidR="00F1399E" w:rsidRPr="00773DBC" w:rsidRDefault="00F1399E" w:rsidP="00EE6EA6">
      <w:pPr>
        <w:tabs>
          <w:tab w:val="left" w:pos="680"/>
          <w:tab w:val="left" w:pos="851"/>
          <w:tab w:val="left" w:pos="6240"/>
        </w:tabs>
        <w:rPr>
          <w:noProof/>
          <w:sz w:val="28"/>
          <w:szCs w:val="28"/>
        </w:rPr>
      </w:pPr>
    </w:p>
    <w:p w:rsidR="00F1399E" w:rsidRPr="00773DBC" w:rsidRDefault="00F1399E" w:rsidP="00EE6EA6">
      <w:pPr>
        <w:tabs>
          <w:tab w:val="left" w:pos="680"/>
          <w:tab w:val="left" w:pos="851"/>
          <w:tab w:val="left" w:pos="6240"/>
        </w:tabs>
        <w:rPr>
          <w:sz w:val="28"/>
          <w:szCs w:val="28"/>
        </w:rPr>
      </w:pPr>
    </w:p>
    <w:p w:rsidR="00F1399E" w:rsidRPr="00CA631C" w:rsidRDefault="00F1399E" w:rsidP="00EE6EA6">
      <w:pPr>
        <w:pStyle w:val="Style11"/>
        <w:widowControl/>
        <w:rPr>
          <w:bCs/>
          <w:sz w:val="36"/>
          <w:szCs w:val="36"/>
          <w:u w:val="single"/>
        </w:rPr>
      </w:pPr>
      <w:r w:rsidRPr="00CA631C">
        <w:rPr>
          <w:bCs/>
          <w:sz w:val="36"/>
          <w:szCs w:val="36"/>
          <w:u w:val="single"/>
        </w:rPr>
        <w:t>Рабочая программа дисциплины</w:t>
      </w:r>
    </w:p>
    <w:p w:rsidR="00F1399E" w:rsidRPr="00CA631C" w:rsidRDefault="00F1399E" w:rsidP="00EE6EA6">
      <w:pPr>
        <w:tabs>
          <w:tab w:val="left" w:pos="680"/>
          <w:tab w:val="left" w:pos="851"/>
        </w:tabs>
        <w:jc w:val="center"/>
        <w:rPr>
          <w:sz w:val="28"/>
          <w:szCs w:val="28"/>
        </w:rPr>
      </w:pPr>
    </w:p>
    <w:p w:rsidR="00F1399E" w:rsidRPr="00773DBC" w:rsidRDefault="00F1399E" w:rsidP="00EE6EA6">
      <w:pPr>
        <w:tabs>
          <w:tab w:val="left" w:pos="680"/>
          <w:tab w:val="left" w:pos="851"/>
        </w:tabs>
        <w:jc w:val="center"/>
        <w:rPr>
          <w:b/>
          <w:sz w:val="28"/>
          <w:szCs w:val="28"/>
        </w:rPr>
      </w:pPr>
      <w:r>
        <w:rPr>
          <w:b/>
          <w:sz w:val="28"/>
          <w:szCs w:val="28"/>
        </w:rPr>
        <w:t>Финансовое и предпринимательское право</w:t>
      </w:r>
    </w:p>
    <w:p w:rsidR="00F1399E" w:rsidRPr="00773DBC" w:rsidRDefault="00F1399E" w:rsidP="00EE6EA6">
      <w:pPr>
        <w:tabs>
          <w:tab w:val="left" w:pos="680"/>
          <w:tab w:val="left" w:pos="851"/>
        </w:tabs>
        <w:jc w:val="center"/>
        <w:rPr>
          <w:b/>
          <w:sz w:val="28"/>
          <w:szCs w:val="28"/>
        </w:rPr>
      </w:pPr>
    </w:p>
    <w:p w:rsidR="00F1399E" w:rsidRPr="00773DBC" w:rsidRDefault="00F1399E" w:rsidP="00EE6EA6">
      <w:pPr>
        <w:pStyle w:val="Style15"/>
        <w:tabs>
          <w:tab w:val="left" w:leader="underscore" w:pos="9856"/>
        </w:tabs>
        <w:ind w:firstLine="720"/>
        <w:rPr>
          <w:rStyle w:val="FontStyle53"/>
          <w:bCs/>
          <w:sz w:val="28"/>
          <w:szCs w:val="28"/>
        </w:rPr>
      </w:pPr>
    </w:p>
    <w:p w:rsidR="00F1399E" w:rsidRPr="00773DBC" w:rsidRDefault="00F1399E" w:rsidP="00EE6EA6">
      <w:pPr>
        <w:pStyle w:val="Style15"/>
        <w:tabs>
          <w:tab w:val="left" w:leader="underscore" w:pos="9856"/>
        </w:tabs>
        <w:ind w:firstLine="720"/>
        <w:jc w:val="center"/>
        <w:rPr>
          <w:rStyle w:val="FontStyle53"/>
          <w:bCs/>
          <w:sz w:val="28"/>
          <w:szCs w:val="28"/>
        </w:rPr>
      </w:pPr>
    </w:p>
    <w:p w:rsidR="00F1399E" w:rsidRPr="00773DBC" w:rsidRDefault="00F1399E" w:rsidP="00EE6EA6">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F1399E" w:rsidRPr="009A36F7" w:rsidTr="009A36F7">
        <w:trPr>
          <w:trHeight w:val="409"/>
        </w:trPr>
        <w:tc>
          <w:tcPr>
            <w:tcW w:w="3646" w:type="dxa"/>
          </w:tcPr>
          <w:p w:rsidR="00F1399E" w:rsidRPr="009A36F7" w:rsidRDefault="00F1399E"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399E" w:rsidRPr="009A36F7" w:rsidRDefault="00F1399E" w:rsidP="009A36F7">
            <w:pPr>
              <w:rPr>
                <w:rStyle w:val="FontStyle53"/>
                <w:b w:val="0"/>
                <w:color w:val="000000"/>
                <w:sz w:val="28"/>
                <w:szCs w:val="28"/>
              </w:rPr>
            </w:pPr>
            <w:r w:rsidRPr="009A36F7">
              <w:rPr>
                <w:sz w:val="28"/>
                <w:szCs w:val="28"/>
              </w:rPr>
              <w:t>38.03.02 Менеджмент</w:t>
            </w:r>
          </w:p>
        </w:tc>
      </w:tr>
      <w:tr w:rsidR="00F1399E" w:rsidRPr="009A36F7" w:rsidTr="009A36F7">
        <w:trPr>
          <w:trHeight w:val="402"/>
        </w:trPr>
        <w:tc>
          <w:tcPr>
            <w:tcW w:w="3646" w:type="dxa"/>
          </w:tcPr>
          <w:p w:rsidR="00F1399E" w:rsidRPr="009A36F7" w:rsidRDefault="00F1399E"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399E" w:rsidRPr="009A36F7" w:rsidRDefault="00F1399E" w:rsidP="009A36F7">
            <w:pPr>
              <w:jc w:val="both"/>
              <w:rPr>
                <w:rStyle w:val="FontStyle53"/>
                <w:b w:val="0"/>
                <w:sz w:val="28"/>
                <w:szCs w:val="28"/>
              </w:rPr>
            </w:pPr>
            <w:r w:rsidRPr="009A36F7">
              <w:rPr>
                <w:sz w:val="28"/>
                <w:szCs w:val="28"/>
              </w:rPr>
              <w:t>Организационно-управленческая деятельность в сфере предпринимательства</w:t>
            </w: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399E" w:rsidRPr="009A36F7" w:rsidRDefault="00F1399E" w:rsidP="009A36F7">
            <w:pPr>
              <w:pStyle w:val="Style15"/>
              <w:tabs>
                <w:tab w:val="left" w:leader="underscore" w:pos="9768"/>
              </w:tabs>
              <w:jc w:val="center"/>
              <w:rPr>
                <w:rStyle w:val="FontStyle53"/>
                <w:b w:val="0"/>
                <w:bCs/>
                <w:sz w:val="28"/>
                <w:szCs w:val="28"/>
              </w:rPr>
            </w:pP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i/>
                <w:sz w:val="28"/>
                <w:szCs w:val="28"/>
              </w:rPr>
            </w:pPr>
          </w:p>
          <w:p w:rsidR="00F1399E" w:rsidRPr="009A36F7" w:rsidRDefault="00F1399E" w:rsidP="009A36F7">
            <w:pPr>
              <w:pStyle w:val="Style15"/>
              <w:tabs>
                <w:tab w:val="left" w:leader="underscore" w:pos="9768"/>
              </w:tabs>
              <w:jc w:val="left"/>
              <w:rPr>
                <w:rStyle w:val="FontStyle53"/>
                <w:b w:val="0"/>
                <w:bCs/>
                <w:i/>
                <w:sz w:val="28"/>
                <w:szCs w:val="28"/>
              </w:rPr>
            </w:pPr>
          </w:p>
          <w:p w:rsidR="00F1399E" w:rsidRPr="009A36F7" w:rsidRDefault="00F1399E"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399E" w:rsidRPr="009A36F7" w:rsidRDefault="00F1399E" w:rsidP="009A36F7">
            <w:pPr>
              <w:pStyle w:val="Style15"/>
              <w:tabs>
                <w:tab w:val="left" w:leader="underscore" w:pos="9768"/>
              </w:tabs>
              <w:rPr>
                <w:rStyle w:val="FontStyle53"/>
                <w:b w:val="0"/>
                <w:bCs/>
                <w:sz w:val="28"/>
                <w:szCs w:val="28"/>
              </w:rPr>
            </w:pPr>
          </w:p>
          <w:p w:rsidR="00F1399E" w:rsidRPr="009A36F7" w:rsidRDefault="00F1399E" w:rsidP="009A36F7">
            <w:pPr>
              <w:pStyle w:val="Style15"/>
              <w:tabs>
                <w:tab w:val="left" w:leader="underscore" w:pos="9768"/>
              </w:tabs>
              <w:rPr>
                <w:rStyle w:val="FontStyle53"/>
                <w:b w:val="0"/>
                <w:bCs/>
                <w:sz w:val="28"/>
                <w:szCs w:val="28"/>
              </w:rPr>
            </w:pPr>
          </w:p>
          <w:p w:rsidR="00F1399E" w:rsidRPr="009A36F7" w:rsidRDefault="00F1399E"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F1399E" w:rsidRPr="00773DBC" w:rsidRDefault="00F1399E" w:rsidP="00EE6EA6">
      <w:pPr>
        <w:pStyle w:val="Style15"/>
        <w:tabs>
          <w:tab w:val="left" w:leader="underscore" w:pos="9768"/>
        </w:tabs>
        <w:jc w:val="center"/>
        <w:rPr>
          <w:rStyle w:val="FontStyle53"/>
          <w:b w:val="0"/>
          <w:bCs/>
          <w:sz w:val="28"/>
          <w:szCs w:val="28"/>
        </w:rPr>
      </w:pPr>
      <w:r w:rsidRPr="00773DBC">
        <w:rPr>
          <w:rStyle w:val="FontStyle53"/>
          <w:b w:val="0"/>
          <w:bCs/>
          <w:sz w:val="28"/>
          <w:szCs w:val="28"/>
        </w:rPr>
        <w:t>20</w:t>
      </w:r>
      <w:r>
        <w:rPr>
          <w:rStyle w:val="FontStyle53"/>
          <w:b w:val="0"/>
          <w:bCs/>
          <w:sz w:val="28"/>
          <w:szCs w:val="28"/>
        </w:rPr>
        <w:t>21</w:t>
      </w:r>
    </w:p>
    <w:p w:rsidR="00F1399E" w:rsidRDefault="00F1399E" w:rsidP="00EE6EA6">
      <w:pPr>
        <w:widowControl/>
        <w:autoSpaceDE/>
        <w:autoSpaceDN/>
        <w:adjustRightInd/>
        <w:rPr>
          <w:sz w:val="28"/>
          <w:szCs w:val="28"/>
        </w:rPr>
      </w:pPr>
      <w:r>
        <w:rPr>
          <w:sz w:val="28"/>
          <w:szCs w:val="28"/>
        </w:rPr>
        <w:br w:type="page"/>
      </w:r>
    </w:p>
    <w:p w:rsidR="00F1399E" w:rsidRPr="00773DBC" w:rsidRDefault="00F1399E"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F1399E" w:rsidRDefault="00F1399E"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Default="00F1399E" w:rsidP="009A36F7">
      <w:pPr>
        <w:ind w:firstLine="709"/>
        <w:jc w:val="both"/>
      </w:pPr>
      <w:r>
        <w:t>Практическая подготовка реализуется на основе:</w:t>
      </w:r>
    </w:p>
    <w:p w:rsidR="00F1399E" w:rsidRPr="009A36F7" w:rsidRDefault="00F1399E" w:rsidP="009A36F7">
      <w:pPr>
        <w:jc w:val="both"/>
        <w:rPr>
          <w:i/>
        </w:rPr>
      </w:pPr>
      <w:r>
        <w:t xml:space="preserve">- профессионального стандарта [код </w:t>
      </w:r>
      <w:r w:rsidRPr="00681DE3">
        <w:t xml:space="preserve">08.024 </w:t>
      </w:r>
      <w:r w:rsidRPr="00C33CF8">
        <w:t>«</w:t>
      </w:r>
      <w:r w:rsidRPr="0066321C">
        <w:t>Эксперт в сфере закупок</w:t>
      </w:r>
      <w:r w:rsidRPr="009A36F7">
        <w:rPr>
          <w:rStyle w:val="Emphasis"/>
          <w:i w:val="0"/>
        </w:rPr>
        <w:t>»</w:t>
      </w:r>
      <w:r w:rsidRPr="009A36F7">
        <w:rPr>
          <w:i/>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t xml:space="preserve">]; </w:t>
      </w:r>
    </w:p>
    <w:p w:rsidR="00F1399E" w:rsidRDefault="00F1399E"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1399E" w:rsidRDefault="00F1399E" w:rsidP="009A36F7">
      <w:pPr>
        <w:jc w:val="both"/>
      </w:pPr>
    </w:p>
    <w:p w:rsidR="00F1399E" w:rsidRDefault="00F1399E" w:rsidP="009A36F7">
      <w:pPr>
        <w:widowControl/>
        <w:autoSpaceDE/>
        <w:autoSpaceDN/>
        <w:adjustRightInd/>
        <w:jc w:val="both"/>
        <w:rPr>
          <w:b/>
          <w:i/>
        </w:rPr>
      </w:pPr>
    </w:p>
    <w:p w:rsidR="00F1399E" w:rsidRDefault="00F1399E" w:rsidP="009A36F7">
      <w:pPr>
        <w:widowControl/>
        <w:autoSpaceDE/>
        <w:autoSpaceDN/>
        <w:adjustRightInd/>
        <w:jc w:val="both"/>
        <w:rPr>
          <w:b/>
          <w:i/>
        </w:rPr>
      </w:pPr>
    </w:p>
    <w:p w:rsidR="00F1399E" w:rsidRPr="005C66B3" w:rsidRDefault="00F1399E"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F1399E" w:rsidRPr="005C66B3" w:rsidRDefault="00F1399E"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399E" w:rsidRDefault="00F1399E" w:rsidP="009A36F7">
      <w:pPr>
        <w:widowControl/>
        <w:autoSpaceDE/>
        <w:autoSpaceDN/>
        <w:adjustRightInd/>
        <w:jc w:val="both"/>
        <w:rPr>
          <w:b/>
          <w:i/>
        </w:rPr>
      </w:pPr>
    </w:p>
    <w:p w:rsidR="00F1399E" w:rsidRDefault="00F1399E" w:rsidP="009A36F7">
      <w:pPr>
        <w:widowControl/>
        <w:autoSpaceDE/>
        <w:autoSpaceDN/>
        <w:adjustRightInd/>
        <w:jc w:val="both"/>
        <w:rPr>
          <w:b/>
          <w:i/>
        </w:rPr>
      </w:pPr>
    </w:p>
    <w:p w:rsidR="00F1399E" w:rsidRDefault="00F1399E" w:rsidP="00EE6EA6">
      <w:pPr>
        <w:widowControl/>
        <w:autoSpaceDE/>
        <w:autoSpaceDN/>
        <w:adjustRightInd/>
      </w:pPr>
      <w:r>
        <w:br w:type="page"/>
      </w:r>
    </w:p>
    <w:p w:rsidR="00F1399E" w:rsidRDefault="00F1399E" w:rsidP="00EE6EA6">
      <w:pPr>
        <w:pStyle w:val="ListParagraph"/>
        <w:numPr>
          <w:ilvl w:val="0"/>
          <w:numId w:val="1"/>
        </w:numPr>
        <w:tabs>
          <w:tab w:val="left" w:pos="6131"/>
        </w:tabs>
        <w:ind w:left="0"/>
        <w:jc w:val="both"/>
        <w:rPr>
          <w:b/>
          <w:i/>
        </w:rPr>
        <w:sectPr w:rsidR="00F1399E" w:rsidSect="00EE6EA6">
          <w:pgSz w:w="11907" w:h="16839" w:code="9"/>
          <w:pgMar w:top="1134" w:right="567" w:bottom="1134" w:left="1701" w:header="709" w:footer="709" w:gutter="0"/>
          <w:pgNumType w:start="19"/>
          <w:cols w:space="708"/>
          <w:docGrid w:linePitch="360"/>
        </w:sectPr>
      </w:pPr>
    </w:p>
    <w:p w:rsidR="00F1399E" w:rsidRDefault="00F1399E" w:rsidP="009A36F7">
      <w:pPr>
        <w:widowControl/>
        <w:numPr>
          <w:ilvl w:val="0"/>
          <w:numId w:val="1"/>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1399E" w:rsidRPr="0079706A" w:rsidRDefault="00F1399E"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995"/>
        <w:gridCol w:w="3260"/>
        <w:gridCol w:w="4639"/>
      </w:tblGrid>
      <w:tr w:rsidR="00F1399E" w:rsidRPr="00506841" w:rsidTr="003F0BF9">
        <w:tc>
          <w:tcPr>
            <w:tcW w:w="1995" w:type="dxa"/>
          </w:tcPr>
          <w:p w:rsidR="00F1399E" w:rsidRPr="00506841" w:rsidRDefault="00F1399E" w:rsidP="003F0BF9">
            <w:pPr>
              <w:jc w:val="center"/>
            </w:pPr>
            <w:r w:rsidRPr="003F0BF9">
              <w:rPr>
                <w:b/>
              </w:rPr>
              <w:t>Компетенция</w:t>
            </w:r>
          </w:p>
        </w:tc>
        <w:tc>
          <w:tcPr>
            <w:tcW w:w="3260" w:type="dxa"/>
          </w:tcPr>
          <w:p w:rsidR="00F1399E" w:rsidRPr="00506841" w:rsidRDefault="00F1399E" w:rsidP="003F0BF9">
            <w:pPr>
              <w:jc w:val="both"/>
            </w:pPr>
            <w:r w:rsidRPr="003F0BF9">
              <w:rPr>
                <w:b/>
              </w:rPr>
              <w:t>Индикаторы достижения компетенций</w:t>
            </w:r>
          </w:p>
        </w:tc>
        <w:tc>
          <w:tcPr>
            <w:tcW w:w="4639" w:type="dxa"/>
          </w:tcPr>
          <w:p w:rsidR="00F1399E" w:rsidRPr="00506841" w:rsidRDefault="00F1399E" w:rsidP="003F0BF9">
            <w:pPr>
              <w:jc w:val="both"/>
            </w:pPr>
            <w:r w:rsidRPr="003F0BF9">
              <w:rPr>
                <w:b/>
              </w:rPr>
              <w:t>Планируемые результаты обучения по дисциплине</w:t>
            </w:r>
          </w:p>
        </w:tc>
      </w:tr>
      <w:tr w:rsidR="00F1399E" w:rsidRPr="00506841" w:rsidTr="003F0BF9">
        <w:tc>
          <w:tcPr>
            <w:tcW w:w="1995" w:type="dxa"/>
          </w:tcPr>
          <w:p w:rsidR="00F1399E" w:rsidRPr="003F0BF9" w:rsidRDefault="00F1399E" w:rsidP="009A36F7">
            <w:pPr>
              <w:rPr>
                <w:b/>
              </w:rPr>
            </w:pPr>
            <w:r w:rsidRPr="003F0BF9">
              <w:rPr>
                <w:b/>
              </w:rPr>
              <w:t>ПК-4</w:t>
            </w:r>
          </w:p>
          <w:p w:rsidR="00F1399E" w:rsidRPr="00506841" w:rsidRDefault="00F1399E" w:rsidP="003F0BF9">
            <w:pPr>
              <w:jc w:val="both"/>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3260" w:type="dxa"/>
          </w:tcPr>
          <w:p w:rsidR="00F1399E" w:rsidRPr="003F0BF9" w:rsidRDefault="00F1399E" w:rsidP="009A36F7">
            <w:pPr>
              <w:rPr>
                <w:b/>
              </w:rPr>
            </w:pPr>
            <w:r w:rsidRPr="003F0BF9">
              <w:rPr>
                <w:b/>
              </w:rPr>
              <w:t>ПК-4.1</w:t>
            </w:r>
          </w:p>
          <w:p w:rsidR="00F1399E" w:rsidRPr="00AB1699" w:rsidRDefault="00F1399E" w:rsidP="003F0BF9">
            <w:pPr>
              <w:jc w:val="both"/>
            </w:pPr>
            <w:r w:rsidRPr="003F0BF9">
              <w:rPr>
                <w:b/>
              </w:rPr>
              <w:t>Знает:</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F1399E" w:rsidRPr="003F0BF9" w:rsidRDefault="00F1399E" w:rsidP="009A36F7">
            <w:pPr>
              <w:rPr>
                <w:b/>
              </w:rPr>
            </w:pPr>
            <w:r w:rsidRPr="003F0BF9">
              <w:rPr>
                <w:b/>
              </w:rPr>
              <w:t>ПК-4.2</w:t>
            </w:r>
          </w:p>
          <w:p w:rsidR="00F1399E" w:rsidRPr="00AB1699" w:rsidRDefault="00F1399E" w:rsidP="003F0BF9">
            <w:pPr>
              <w:jc w:val="both"/>
            </w:pPr>
            <w:r w:rsidRPr="003F0BF9">
              <w:rPr>
                <w:b/>
              </w:rPr>
              <w:t>Умеет:</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F1399E" w:rsidRPr="003F0BF9" w:rsidRDefault="00F1399E" w:rsidP="009A36F7">
            <w:pPr>
              <w:rPr>
                <w:b/>
              </w:rPr>
            </w:pPr>
            <w:r w:rsidRPr="003F0BF9">
              <w:rPr>
                <w:b/>
              </w:rPr>
              <w:t>ПК-4.3</w:t>
            </w:r>
          </w:p>
          <w:p w:rsidR="00F1399E" w:rsidRPr="00506841" w:rsidRDefault="00F1399E" w:rsidP="003F0BF9">
            <w:pPr>
              <w:jc w:val="both"/>
            </w:pPr>
            <w:r w:rsidRPr="003F0BF9">
              <w:rPr>
                <w:b/>
              </w:rPr>
              <w:t>Владеет:</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639" w:type="dxa"/>
          </w:tcPr>
          <w:p w:rsidR="00F1399E" w:rsidRPr="003F0BF9" w:rsidRDefault="00F1399E" w:rsidP="003F0BF9">
            <w:pPr>
              <w:pStyle w:val="ListParagraph"/>
              <w:ind w:left="0"/>
              <w:jc w:val="both"/>
              <w:rPr>
                <w:b/>
              </w:rPr>
            </w:pPr>
            <w:r w:rsidRPr="003F0BF9">
              <w:rPr>
                <w:b/>
              </w:rPr>
              <w:t>Знать:</w:t>
            </w:r>
          </w:p>
          <w:p w:rsidR="00F1399E" w:rsidRPr="003F71A4" w:rsidRDefault="00F1399E" w:rsidP="003F0BF9">
            <w:pPr>
              <w:jc w:val="both"/>
            </w:pPr>
            <w:r w:rsidRPr="003F71A4">
              <w:t>- содержание основных понятий, категорий, институтов финансового и предпринимательского   права;</w:t>
            </w:r>
          </w:p>
          <w:p w:rsidR="00F1399E" w:rsidRPr="003F71A4" w:rsidRDefault="00F1399E" w:rsidP="003F0BF9">
            <w:pPr>
              <w:jc w:val="both"/>
            </w:pPr>
            <w:r w:rsidRPr="003F71A4">
              <w:t>- содержание правовых статусов субъектов, содержание правоотношений в финансовом и предпринимательском  праве;</w:t>
            </w:r>
          </w:p>
          <w:p w:rsidR="00F1399E" w:rsidRDefault="00F1399E" w:rsidP="003F0BF9">
            <w:pPr>
              <w:jc w:val="both"/>
            </w:pPr>
            <w:r w:rsidRPr="003F71A4">
              <w:t xml:space="preserve">- взаимосвязь и значение финансового и предпринимательского  права </w:t>
            </w:r>
            <w:r w:rsidRPr="00797BB2">
              <w:t>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p w:rsidR="00F1399E" w:rsidRPr="003F0BF9" w:rsidRDefault="00F1399E" w:rsidP="003F0BF9">
            <w:pPr>
              <w:jc w:val="both"/>
              <w:rPr>
                <w:b/>
              </w:rPr>
            </w:pPr>
            <w:r w:rsidRPr="003F0BF9">
              <w:rPr>
                <w:b/>
              </w:rPr>
              <w:t>Уметь:</w:t>
            </w:r>
          </w:p>
          <w:p w:rsidR="00F1399E" w:rsidRPr="003F71A4" w:rsidRDefault="00F1399E" w:rsidP="003F0BF9">
            <w:pPr>
              <w:pStyle w:val="ListParagraph"/>
              <w:ind w:left="0"/>
              <w:jc w:val="both"/>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ListParagraph"/>
              <w:ind w:left="0"/>
              <w:jc w:val="both"/>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ListParagraph"/>
              <w:ind w:left="0"/>
              <w:jc w:val="both"/>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F1399E" w:rsidRPr="003F71A4" w:rsidRDefault="00F1399E" w:rsidP="003F0BF9">
            <w:pPr>
              <w:pStyle w:val="ListParagraph"/>
              <w:ind w:left="0"/>
              <w:jc w:val="both"/>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ListParagraph"/>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ListParagraph"/>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Pr="00797BB2">
              <w:t>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r>
      <w:tr w:rsidR="00F1399E" w:rsidRPr="00506841" w:rsidTr="003F0BF9">
        <w:tc>
          <w:tcPr>
            <w:tcW w:w="1995" w:type="dxa"/>
          </w:tcPr>
          <w:p w:rsidR="00F1399E" w:rsidRPr="003F0BF9" w:rsidRDefault="00F1399E" w:rsidP="00793DD9">
            <w:pPr>
              <w:rPr>
                <w:b/>
              </w:rPr>
            </w:pPr>
            <w:r w:rsidRPr="003F0BF9">
              <w:rPr>
                <w:b/>
              </w:rPr>
              <w:t>ПК-9</w:t>
            </w:r>
          </w:p>
          <w:p w:rsidR="00F1399E" w:rsidRPr="00506841" w:rsidRDefault="00F1399E" w:rsidP="003F0BF9">
            <w:pPr>
              <w:jc w:val="both"/>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3260" w:type="dxa"/>
          </w:tcPr>
          <w:p w:rsidR="00F1399E" w:rsidRPr="003F0BF9" w:rsidRDefault="00F1399E" w:rsidP="00793DD9">
            <w:pPr>
              <w:rPr>
                <w:b/>
              </w:rPr>
            </w:pPr>
            <w:r w:rsidRPr="003F0BF9">
              <w:rPr>
                <w:b/>
              </w:rPr>
              <w:t>ПК-9.1</w:t>
            </w:r>
          </w:p>
          <w:p w:rsidR="00F1399E" w:rsidRPr="003F0BF9" w:rsidRDefault="00F1399E" w:rsidP="003F0BF9">
            <w:pPr>
              <w:jc w:val="both"/>
              <w:rPr>
                <w:color w:val="000000"/>
              </w:rPr>
            </w:pPr>
            <w:r w:rsidRPr="003F0BF9">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3F0BF9">
              <w:rPr>
                <w:color w:val="000000"/>
              </w:rPr>
              <w:t>основ предпринимательской деятельности.</w:t>
            </w:r>
          </w:p>
          <w:p w:rsidR="00F1399E" w:rsidRPr="003F0BF9" w:rsidRDefault="00F1399E" w:rsidP="00793DD9">
            <w:pPr>
              <w:rPr>
                <w:b/>
              </w:rPr>
            </w:pPr>
            <w:r w:rsidRPr="003F0BF9">
              <w:rPr>
                <w:b/>
              </w:rPr>
              <w:t>ПК-9.2</w:t>
            </w:r>
          </w:p>
          <w:p w:rsidR="00F1399E" w:rsidRDefault="00F1399E" w:rsidP="003F0BF9">
            <w:pPr>
              <w:jc w:val="both"/>
            </w:pPr>
            <w:r w:rsidRPr="003F0BF9">
              <w:rPr>
                <w:b/>
              </w:rPr>
              <w:t>Умеет:</w:t>
            </w:r>
            <w:r w:rsidRPr="00150E7E">
              <w:rPr>
                <w:lang w:eastAsia="uk-UA"/>
              </w:rPr>
              <w:t>использовать инструменты и технологии анализа</w:t>
            </w:r>
            <w:r w:rsidRPr="00797BB2">
              <w:t xml:space="preserve"> подготовки организационных и распорядительных документов, необходимых для создания новых пре</w:t>
            </w:r>
            <w:r>
              <w:t>дпринимательских структур;</w:t>
            </w:r>
          </w:p>
          <w:p w:rsidR="00F1399E" w:rsidRPr="003F0BF9" w:rsidRDefault="00F1399E" w:rsidP="003F0BF9">
            <w:pPr>
              <w:jc w:val="both"/>
              <w:rPr>
                <w:color w:val="000000"/>
              </w:rPr>
            </w:pPr>
            <w:r w:rsidRPr="000C45B5">
              <w:t>работать с нормативно-правовойдокументацией</w:t>
            </w:r>
          </w:p>
          <w:p w:rsidR="00F1399E" w:rsidRPr="003F0BF9" w:rsidRDefault="00F1399E" w:rsidP="00793DD9">
            <w:pPr>
              <w:rPr>
                <w:b/>
              </w:rPr>
            </w:pPr>
            <w:r w:rsidRPr="003F0BF9">
              <w:rPr>
                <w:b/>
              </w:rPr>
              <w:t>ПК-9.3</w:t>
            </w:r>
          </w:p>
          <w:p w:rsidR="00F1399E" w:rsidRPr="00506841" w:rsidRDefault="00F1399E" w:rsidP="00C33CF8">
            <w:r w:rsidRPr="003F0BF9">
              <w:rPr>
                <w:b/>
              </w:rPr>
              <w:t>Владеет:</w:t>
            </w:r>
            <w:r w:rsidRPr="00797BB2">
              <w:t>навыками подготовки организационных и распорядительных документов, необходимых для создания новых пре</w:t>
            </w:r>
            <w:r>
              <w:t>дпринимательских структур.</w:t>
            </w:r>
          </w:p>
        </w:tc>
        <w:tc>
          <w:tcPr>
            <w:tcW w:w="4639" w:type="dxa"/>
          </w:tcPr>
          <w:p w:rsidR="00F1399E" w:rsidRPr="003F0BF9" w:rsidRDefault="00F1399E" w:rsidP="003F0BF9">
            <w:pPr>
              <w:pStyle w:val="ListParagraph"/>
              <w:ind w:left="0"/>
              <w:jc w:val="both"/>
              <w:rPr>
                <w:b/>
              </w:rPr>
            </w:pPr>
            <w:r w:rsidRPr="003F0BF9">
              <w:rPr>
                <w:b/>
              </w:rPr>
              <w:t>Знать:</w:t>
            </w:r>
          </w:p>
          <w:p w:rsidR="00F1399E" w:rsidRPr="003F71A4" w:rsidRDefault="00F1399E" w:rsidP="00793DD9">
            <w:r w:rsidRPr="003F71A4">
              <w:t>- содержание основных понятий, категорий, институтов финансового и предпринимательского   права;</w:t>
            </w:r>
          </w:p>
          <w:p w:rsidR="00F1399E" w:rsidRPr="003F71A4" w:rsidRDefault="00F1399E" w:rsidP="00793DD9">
            <w:r w:rsidRPr="003F71A4">
              <w:t>- содержание правовых статусов субъектов, содержание правоотношений в финансовом и предпринимательском  праве;</w:t>
            </w:r>
          </w:p>
          <w:p w:rsidR="00F1399E" w:rsidRPr="003F0BF9" w:rsidRDefault="00F1399E" w:rsidP="003F0BF9">
            <w:pPr>
              <w:jc w:val="both"/>
              <w:rPr>
                <w:b/>
              </w:rPr>
            </w:pPr>
            <w:r w:rsidRPr="003F71A4">
              <w:t xml:space="preserve">- взаимосвязь и значение финансового и предпринимательского  права </w:t>
            </w:r>
            <w:r w:rsidRPr="00797BB2">
              <w:t>для создания новых пре</w:t>
            </w:r>
            <w:r>
              <w:t>дпринимательских структур</w:t>
            </w:r>
            <w:r w:rsidRPr="003F0BF9">
              <w:rPr>
                <w:b/>
              </w:rPr>
              <w:t>Уметь:</w:t>
            </w:r>
          </w:p>
          <w:p w:rsidR="00F1399E" w:rsidRPr="003F71A4" w:rsidRDefault="00F1399E" w:rsidP="003F0BF9">
            <w:pPr>
              <w:pStyle w:val="ListParagraph"/>
              <w:ind w:left="0"/>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ListParagraph"/>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ListParagraph"/>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r>
              <w:t>, в том числе использовать п</w:t>
            </w:r>
            <w:r w:rsidRPr="008816AE">
              <w:t>равовые основы несостоятельности (банкротства)</w:t>
            </w:r>
            <w:r w:rsidRPr="003F71A4">
              <w:t>;</w:t>
            </w:r>
          </w:p>
          <w:p w:rsidR="00F1399E" w:rsidRPr="003F71A4" w:rsidRDefault="00F1399E" w:rsidP="003F0BF9">
            <w:pPr>
              <w:pStyle w:val="ListParagraph"/>
              <w:ind w:left="0"/>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ListParagraph"/>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ListParagraph"/>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Pr="00797BB2">
              <w:t>для создания новых пре</w:t>
            </w:r>
            <w:r>
              <w:t>дпринимательских структур</w:t>
            </w:r>
          </w:p>
        </w:tc>
      </w:tr>
    </w:tbl>
    <w:p w:rsidR="00F1399E" w:rsidRDefault="00F1399E" w:rsidP="00EE6EA6">
      <w:pPr>
        <w:jc w:val="both"/>
      </w:pPr>
    </w:p>
    <w:p w:rsidR="00F1399E" w:rsidRDefault="00F1399E" w:rsidP="00EE6EA6">
      <w:pPr>
        <w:jc w:val="both"/>
      </w:pP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Default="00F1399E" w:rsidP="00EE6EA6">
      <w:pPr>
        <w:pStyle w:val="ListParagraph"/>
        <w:numPr>
          <w:ilvl w:val="0"/>
          <w:numId w:val="1"/>
        </w:numPr>
        <w:ind w:left="0" w:firstLine="0"/>
        <w:jc w:val="both"/>
        <w:rPr>
          <w:b/>
          <w:i/>
        </w:rPr>
      </w:pPr>
      <w:r w:rsidRPr="008816AE">
        <w:rPr>
          <w:b/>
          <w:i/>
        </w:rPr>
        <w:t>Место дисциплины (модуля) в структуре образовательной программы</w:t>
      </w:r>
    </w:p>
    <w:p w:rsidR="00F1399E" w:rsidRDefault="00F1399E" w:rsidP="00EE6EA6">
      <w:pPr>
        <w:jc w:val="both"/>
        <w:rPr>
          <w:b/>
          <w:i/>
        </w:rPr>
      </w:pPr>
    </w:p>
    <w:p w:rsidR="00F1399E" w:rsidRDefault="00F1399E"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Pr="006237AC" w:rsidRDefault="00F1399E"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1399E" w:rsidRPr="00DC11F5" w:rsidRDefault="00F1399E" w:rsidP="00793DD9">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F1399E" w:rsidRPr="00DC11F5" w:rsidRDefault="00F1399E"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F1399E" w:rsidRPr="00DC11F5" w:rsidRDefault="00F1399E" w:rsidP="00EE6EA6">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676"/>
        <w:gridCol w:w="4677"/>
      </w:tblGrid>
      <w:tr w:rsidR="00F1399E" w:rsidRPr="00DC11F5" w:rsidTr="00E13997">
        <w:tc>
          <w:tcPr>
            <w:tcW w:w="1423" w:type="dxa"/>
          </w:tcPr>
          <w:p w:rsidR="00F1399E" w:rsidRPr="00DC11F5" w:rsidRDefault="00F1399E" w:rsidP="009A36F7">
            <w:pPr>
              <w:suppressAutoHyphens/>
              <w:jc w:val="both"/>
            </w:pPr>
            <w:r w:rsidRPr="00DC11F5">
              <w:t>Код компетенции</w:t>
            </w:r>
          </w:p>
        </w:tc>
        <w:tc>
          <w:tcPr>
            <w:tcW w:w="1868" w:type="dxa"/>
          </w:tcPr>
          <w:p w:rsidR="00F1399E" w:rsidRPr="00DC11F5" w:rsidRDefault="00F1399E" w:rsidP="009A36F7">
            <w:pPr>
              <w:suppressAutoHyphens/>
              <w:jc w:val="both"/>
            </w:pPr>
            <w:r w:rsidRPr="00DC11F5">
              <w:t>Предшествующие дисциплины</w:t>
            </w:r>
          </w:p>
        </w:tc>
        <w:tc>
          <w:tcPr>
            <w:tcW w:w="1676" w:type="dxa"/>
          </w:tcPr>
          <w:p w:rsidR="00F1399E" w:rsidRPr="00DC11F5" w:rsidRDefault="00F1399E" w:rsidP="009A36F7">
            <w:pPr>
              <w:suppressAutoHyphens/>
              <w:jc w:val="both"/>
            </w:pPr>
            <w:r w:rsidRPr="00DC11F5">
              <w:t>Параллельно осваиваемые</w:t>
            </w:r>
          </w:p>
        </w:tc>
        <w:tc>
          <w:tcPr>
            <w:tcW w:w="4677" w:type="dxa"/>
          </w:tcPr>
          <w:p w:rsidR="00F1399E" w:rsidRPr="00DC11F5" w:rsidRDefault="00F1399E" w:rsidP="009A36F7">
            <w:pPr>
              <w:suppressAutoHyphens/>
              <w:jc w:val="both"/>
            </w:pPr>
            <w:r w:rsidRPr="00DC11F5">
              <w:t>Последующие дисциплины</w:t>
            </w:r>
          </w:p>
        </w:tc>
      </w:tr>
      <w:tr w:rsidR="00F1399E" w:rsidRPr="00DC11F5" w:rsidTr="00E13997">
        <w:tc>
          <w:tcPr>
            <w:tcW w:w="1423" w:type="dxa"/>
          </w:tcPr>
          <w:p w:rsidR="00F1399E" w:rsidRPr="00DC11F5" w:rsidRDefault="00F1399E" w:rsidP="009A36F7">
            <w:pPr>
              <w:suppressAutoHyphens/>
              <w:jc w:val="both"/>
            </w:pPr>
            <w:r>
              <w:t>П</w:t>
            </w:r>
            <w:r w:rsidRPr="00DC11F5">
              <w:t>К-</w:t>
            </w:r>
            <w:r>
              <w:t>4</w:t>
            </w:r>
          </w:p>
        </w:tc>
        <w:tc>
          <w:tcPr>
            <w:tcW w:w="1868" w:type="dxa"/>
          </w:tcPr>
          <w:p w:rsidR="00F1399E" w:rsidRPr="009658B9" w:rsidRDefault="00F1399E" w:rsidP="009A36F7">
            <w:pPr>
              <w:suppressAutoHyphens/>
              <w:jc w:val="both"/>
            </w:pPr>
            <w:r w:rsidRPr="006056E8">
              <w:t>Финансовый и управленческий учет</w:t>
            </w:r>
            <w:r>
              <w:t>.</w:t>
            </w:r>
          </w:p>
        </w:tc>
        <w:tc>
          <w:tcPr>
            <w:tcW w:w="1676" w:type="dxa"/>
          </w:tcPr>
          <w:p w:rsidR="00F1399E" w:rsidRPr="008A3DFC" w:rsidRDefault="00F1399E" w:rsidP="009A36F7">
            <w:r w:rsidRPr="008A3DFC">
              <w:t>Финансовый и управленческий учет</w:t>
            </w:r>
            <w:r>
              <w:t>.</w:t>
            </w:r>
          </w:p>
          <w:p w:rsidR="00F1399E" w:rsidRPr="00DC11F5" w:rsidRDefault="00F1399E" w:rsidP="009A36F7">
            <w:pPr>
              <w:suppressAutoHyphens/>
              <w:jc w:val="both"/>
            </w:pPr>
          </w:p>
        </w:tc>
        <w:tc>
          <w:tcPr>
            <w:tcW w:w="4677" w:type="dxa"/>
          </w:tcPr>
          <w:p w:rsidR="00F1399E" w:rsidRPr="008A3DFC" w:rsidRDefault="00F1399E" w:rsidP="009A36F7">
            <w:r w:rsidRPr="008A3DFC">
              <w:t>Финансы и кредит</w:t>
            </w:r>
            <w:r>
              <w:t>;</w:t>
            </w:r>
          </w:p>
          <w:p w:rsidR="00F1399E" w:rsidRPr="008A3DFC" w:rsidRDefault="00F1399E" w:rsidP="009A36F7">
            <w:r w:rsidRPr="008A3DFC">
              <w:t>Экономический анализ</w:t>
            </w:r>
            <w:r>
              <w:t>;</w:t>
            </w:r>
          </w:p>
          <w:p w:rsidR="00F1399E" w:rsidRPr="008A3DFC" w:rsidRDefault="00F1399E" w:rsidP="009A36F7">
            <w:r w:rsidRPr="008A3DFC">
              <w:t>Управление инвестиционной деятельностью</w:t>
            </w:r>
            <w:r>
              <w:t>;</w:t>
            </w:r>
          </w:p>
          <w:p w:rsidR="00F1399E" w:rsidRPr="008A3DFC" w:rsidRDefault="00F1399E" w:rsidP="009A36F7">
            <w:r w:rsidRPr="008A3DFC">
              <w:t>Налоги и налогообложение</w:t>
            </w:r>
            <w:r>
              <w:t>;</w:t>
            </w:r>
          </w:p>
          <w:p w:rsidR="00F1399E" w:rsidRPr="008A3DFC" w:rsidRDefault="00F1399E" w:rsidP="009A36F7">
            <w:r w:rsidRPr="008A3DFC">
              <w:t>Финансовый менеджмент</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r w:rsidR="00F1399E" w:rsidRPr="00DC11F5" w:rsidTr="00E13997">
        <w:tc>
          <w:tcPr>
            <w:tcW w:w="1423" w:type="dxa"/>
          </w:tcPr>
          <w:p w:rsidR="00F1399E" w:rsidRDefault="00F1399E" w:rsidP="009A36F7">
            <w:pPr>
              <w:suppressAutoHyphens/>
              <w:jc w:val="both"/>
            </w:pPr>
            <w:r>
              <w:t>ПК-9</w:t>
            </w:r>
          </w:p>
        </w:tc>
        <w:tc>
          <w:tcPr>
            <w:tcW w:w="1868" w:type="dxa"/>
          </w:tcPr>
          <w:p w:rsidR="00F1399E" w:rsidRPr="009658B9" w:rsidRDefault="00F1399E" w:rsidP="009A36F7">
            <w:pPr>
              <w:suppressAutoHyphens/>
              <w:jc w:val="both"/>
            </w:pPr>
          </w:p>
        </w:tc>
        <w:tc>
          <w:tcPr>
            <w:tcW w:w="1676" w:type="dxa"/>
          </w:tcPr>
          <w:p w:rsidR="00F1399E" w:rsidRPr="00DC11F5" w:rsidRDefault="00F1399E" w:rsidP="009A36F7">
            <w:pPr>
              <w:suppressAutoHyphens/>
              <w:jc w:val="both"/>
            </w:pPr>
          </w:p>
        </w:tc>
        <w:tc>
          <w:tcPr>
            <w:tcW w:w="4677" w:type="dxa"/>
          </w:tcPr>
          <w:p w:rsidR="00F1399E" w:rsidRPr="008A3DFC" w:rsidRDefault="00F1399E" w:rsidP="009A36F7">
            <w:r w:rsidRPr="008A3DFC">
              <w:t>Основы предпринимательской деятельности</w:t>
            </w:r>
            <w:r>
              <w:t>;</w:t>
            </w:r>
          </w:p>
          <w:p w:rsidR="00F1399E" w:rsidRPr="008A3DFC" w:rsidRDefault="00F1399E" w:rsidP="009A36F7">
            <w:r w:rsidRPr="008A3DFC">
              <w:t>Создание и организация деятельности новых предпринимательских структур</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bl>
    <w:p w:rsidR="00F1399E" w:rsidRDefault="00F1399E" w:rsidP="00793DD9">
      <w:pPr>
        <w:suppressAutoHyphens/>
        <w:ind w:firstLine="709"/>
        <w:jc w:val="both"/>
      </w:pPr>
    </w:p>
    <w:p w:rsidR="00F1399E" w:rsidRPr="00793DD9" w:rsidRDefault="00F1399E"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F1399E" w:rsidRDefault="00F1399E"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в области кредитно-финансовой государственной политики и предпринимательства</w:t>
      </w:r>
      <w:r w:rsidRPr="004C5D54">
        <w:t>,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Pr="008816AE" w:rsidRDefault="00F1399E" w:rsidP="00EE6EA6">
      <w:pPr>
        <w:pStyle w:val="ListParagraph"/>
        <w:numPr>
          <w:ilvl w:val="0"/>
          <w:numId w:val="1"/>
        </w:numPr>
        <w:ind w:left="0" w:firstLine="0"/>
        <w:jc w:val="both"/>
        <w:rPr>
          <w:b/>
          <w:i/>
        </w:rPr>
      </w:pPr>
      <w:r w:rsidRPr="008816AE">
        <w:rPr>
          <w:b/>
          <w:i/>
        </w:rPr>
        <w:t>Объем дисциплины</w:t>
      </w:r>
    </w:p>
    <w:p w:rsidR="00F1399E" w:rsidRPr="008816AE" w:rsidRDefault="00F1399E" w:rsidP="00EE6EA6">
      <w:pPr>
        <w:pStyle w:val="ListParagraph"/>
        <w:ind w:left="0"/>
        <w:jc w:val="both"/>
        <w:rPr>
          <w:b/>
          <w:i/>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6"/>
        <w:gridCol w:w="6415"/>
        <w:gridCol w:w="1328"/>
        <w:gridCol w:w="1525"/>
      </w:tblGrid>
      <w:tr w:rsidR="00F1399E" w:rsidRPr="008816AE" w:rsidTr="003F0BF9">
        <w:trPr>
          <w:jc w:val="center"/>
        </w:trPr>
        <w:tc>
          <w:tcPr>
            <w:tcW w:w="6681" w:type="dxa"/>
            <w:gridSpan w:val="2"/>
            <w:vMerge w:val="restart"/>
          </w:tcPr>
          <w:p w:rsidR="00F1399E" w:rsidRPr="003F0BF9" w:rsidRDefault="00F1399E" w:rsidP="003F0BF9">
            <w:pPr>
              <w:jc w:val="center"/>
              <w:rPr>
                <w:b/>
                <w:i/>
              </w:rPr>
            </w:pPr>
            <w:r w:rsidRPr="003F0BF9">
              <w:rPr>
                <w:b/>
                <w:i/>
              </w:rPr>
              <w:t>Виды учебной работы</w:t>
            </w:r>
          </w:p>
        </w:tc>
        <w:tc>
          <w:tcPr>
            <w:tcW w:w="2853" w:type="dxa"/>
            <w:gridSpan w:val="2"/>
          </w:tcPr>
          <w:p w:rsidR="00F1399E" w:rsidRPr="003F0BF9" w:rsidRDefault="00F1399E" w:rsidP="003F0BF9">
            <w:pPr>
              <w:jc w:val="center"/>
              <w:rPr>
                <w:b/>
                <w:i/>
              </w:rPr>
            </w:pPr>
            <w:r w:rsidRPr="003F0BF9">
              <w:rPr>
                <w:b/>
                <w:i/>
              </w:rPr>
              <w:t>Формы обучения</w:t>
            </w:r>
          </w:p>
        </w:tc>
      </w:tr>
      <w:tr w:rsidR="00F1399E" w:rsidRPr="008816AE" w:rsidTr="003F0BF9">
        <w:trPr>
          <w:jc w:val="center"/>
        </w:trPr>
        <w:tc>
          <w:tcPr>
            <w:tcW w:w="6681" w:type="dxa"/>
            <w:gridSpan w:val="2"/>
            <w:vMerge/>
          </w:tcPr>
          <w:p w:rsidR="00F1399E" w:rsidRPr="003F0BF9" w:rsidRDefault="00F1399E" w:rsidP="003F0BF9">
            <w:pPr>
              <w:jc w:val="center"/>
              <w:rPr>
                <w:b/>
                <w:i/>
              </w:rPr>
            </w:pPr>
          </w:p>
        </w:tc>
        <w:tc>
          <w:tcPr>
            <w:tcW w:w="1328" w:type="dxa"/>
          </w:tcPr>
          <w:p w:rsidR="00F1399E" w:rsidRPr="003F0BF9" w:rsidRDefault="00F1399E" w:rsidP="003F0BF9">
            <w:pPr>
              <w:jc w:val="center"/>
              <w:rPr>
                <w:b/>
                <w:i/>
              </w:rPr>
            </w:pPr>
            <w:r w:rsidRPr="003F0BF9">
              <w:rPr>
                <w:b/>
                <w:i/>
              </w:rPr>
              <w:t>Очная</w:t>
            </w:r>
          </w:p>
        </w:tc>
        <w:tc>
          <w:tcPr>
            <w:tcW w:w="1525" w:type="dxa"/>
          </w:tcPr>
          <w:p w:rsidR="00F1399E" w:rsidRPr="003F0BF9" w:rsidRDefault="00F1399E" w:rsidP="003F0BF9">
            <w:pPr>
              <w:jc w:val="center"/>
              <w:rPr>
                <w:b/>
                <w:i/>
              </w:rPr>
            </w:pPr>
            <w:r w:rsidRPr="003F0BF9">
              <w:rPr>
                <w:b/>
                <w:i/>
              </w:rPr>
              <w:t>Очно-заочная</w:t>
            </w:r>
          </w:p>
        </w:tc>
      </w:tr>
      <w:tr w:rsidR="00F1399E" w:rsidRPr="008816AE" w:rsidTr="003F0BF9">
        <w:trPr>
          <w:jc w:val="center"/>
        </w:trPr>
        <w:tc>
          <w:tcPr>
            <w:tcW w:w="6681" w:type="dxa"/>
            <w:gridSpan w:val="2"/>
          </w:tcPr>
          <w:p w:rsidR="00F1399E" w:rsidRPr="008816AE" w:rsidRDefault="00F1399E" w:rsidP="003F0BF9">
            <w:pPr>
              <w:jc w:val="both"/>
            </w:pPr>
            <w:r w:rsidRPr="003F0BF9">
              <w:rPr>
                <w:b/>
              </w:rPr>
              <w:t>Общая трудоемкость</w:t>
            </w:r>
            <w:r w:rsidRPr="008816AE">
              <w:t>: зачетные единицы/часы</w:t>
            </w:r>
          </w:p>
        </w:tc>
        <w:tc>
          <w:tcPr>
            <w:tcW w:w="1328" w:type="dxa"/>
          </w:tcPr>
          <w:p w:rsidR="00F1399E" w:rsidRPr="008816AE" w:rsidRDefault="00F1399E" w:rsidP="003F0BF9">
            <w:pPr>
              <w:jc w:val="center"/>
            </w:pPr>
            <w:r>
              <w:t>3/108</w:t>
            </w:r>
          </w:p>
        </w:tc>
        <w:tc>
          <w:tcPr>
            <w:tcW w:w="1525" w:type="dxa"/>
          </w:tcPr>
          <w:p w:rsidR="00F1399E" w:rsidRPr="003F0BF9" w:rsidRDefault="00F1399E" w:rsidP="003F0BF9">
            <w:pPr>
              <w:jc w:val="center"/>
              <w:rPr>
                <w:highlight w:val="yellow"/>
              </w:rPr>
            </w:pPr>
            <w:r>
              <w:t xml:space="preserve">3/108 </w:t>
            </w:r>
          </w:p>
        </w:tc>
      </w:tr>
      <w:tr w:rsidR="00F1399E" w:rsidRPr="008816AE" w:rsidTr="003F0BF9">
        <w:trPr>
          <w:jc w:val="center"/>
        </w:trPr>
        <w:tc>
          <w:tcPr>
            <w:tcW w:w="6681" w:type="dxa"/>
            <w:gridSpan w:val="2"/>
          </w:tcPr>
          <w:p w:rsidR="00F1399E" w:rsidRPr="003F0BF9" w:rsidRDefault="00F1399E" w:rsidP="003F0BF9">
            <w:pPr>
              <w:jc w:val="both"/>
              <w:rPr>
                <w:b/>
              </w:rPr>
            </w:pPr>
            <w:r w:rsidRPr="003F0BF9">
              <w:rPr>
                <w:b/>
              </w:rPr>
              <w:t>Семестр</w:t>
            </w:r>
          </w:p>
        </w:tc>
        <w:tc>
          <w:tcPr>
            <w:tcW w:w="1328" w:type="dxa"/>
          </w:tcPr>
          <w:p w:rsidR="00F1399E" w:rsidRPr="008816AE" w:rsidRDefault="00F1399E" w:rsidP="003F0BF9">
            <w:pPr>
              <w:jc w:val="center"/>
            </w:pPr>
            <w:r>
              <w:t>4</w:t>
            </w:r>
          </w:p>
        </w:tc>
        <w:tc>
          <w:tcPr>
            <w:tcW w:w="1525" w:type="dxa"/>
          </w:tcPr>
          <w:p w:rsidR="00F1399E" w:rsidRPr="008816AE" w:rsidRDefault="00F1399E" w:rsidP="003F0BF9">
            <w:pPr>
              <w:jc w:val="center"/>
            </w:pPr>
            <w:r>
              <w:t>4</w:t>
            </w:r>
          </w:p>
        </w:tc>
      </w:tr>
      <w:tr w:rsidR="00F1399E" w:rsidRPr="008816AE" w:rsidTr="003F0BF9">
        <w:trPr>
          <w:jc w:val="center"/>
        </w:trPr>
        <w:tc>
          <w:tcPr>
            <w:tcW w:w="6681" w:type="dxa"/>
            <w:gridSpan w:val="2"/>
          </w:tcPr>
          <w:p w:rsidR="00F1399E" w:rsidRPr="008816AE" w:rsidRDefault="00F1399E" w:rsidP="003F0BF9">
            <w:pPr>
              <w:jc w:val="both"/>
            </w:pPr>
            <w:r w:rsidRPr="003F0BF9">
              <w:rPr>
                <w:b/>
              </w:rPr>
              <w:t>Контактная работас преподавателем</w:t>
            </w:r>
            <w:r w:rsidRPr="008816AE">
              <w:t xml:space="preserve"> (всего):</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val="restart"/>
          </w:tcPr>
          <w:p w:rsidR="00F1399E" w:rsidRPr="008816AE" w:rsidRDefault="00F1399E" w:rsidP="003F0BF9">
            <w:pPr>
              <w:jc w:val="both"/>
            </w:pPr>
          </w:p>
        </w:tc>
        <w:tc>
          <w:tcPr>
            <w:tcW w:w="6415" w:type="dxa"/>
          </w:tcPr>
          <w:p w:rsidR="00F1399E" w:rsidRPr="008816AE" w:rsidRDefault="00F1399E" w:rsidP="003F0BF9">
            <w:pPr>
              <w:jc w:val="both"/>
            </w:pPr>
            <w:r>
              <w:t>Занятия лекционного типа - л</w:t>
            </w:r>
            <w:r w:rsidRPr="00DC11F5">
              <w:t>екционные занятия</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10</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28" w:type="dxa"/>
          </w:tcPr>
          <w:p w:rsidR="00F1399E" w:rsidRPr="008816AE" w:rsidRDefault="00F1399E" w:rsidP="003F0BF9">
            <w:pPr>
              <w:jc w:val="center"/>
            </w:pPr>
            <w:r w:rsidRPr="008816AE">
              <w:t>3</w:t>
            </w:r>
            <w:r>
              <w:t>4(</w:t>
            </w:r>
            <w:r w:rsidRPr="003F0BF9">
              <w:rPr>
                <w:u w:val="single"/>
              </w:rPr>
              <w:t>6</w:t>
            </w:r>
            <w:r>
              <w:t>*)</w:t>
            </w:r>
          </w:p>
        </w:tc>
        <w:tc>
          <w:tcPr>
            <w:tcW w:w="1525" w:type="dxa"/>
          </w:tcPr>
          <w:p w:rsidR="00F1399E" w:rsidRPr="008816AE" w:rsidRDefault="00F1399E" w:rsidP="003F0BF9">
            <w:pPr>
              <w:jc w:val="center"/>
            </w:pPr>
            <w:r>
              <w:t>18(</w:t>
            </w:r>
            <w:bookmarkStart w:id="0" w:name="_GoBack"/>
            <w:r w:rsidRPr="003F0BF9">
              <w:rPr>
                <w:u w:val="single"/>
              </w:rPr>
              <w:t>3*</w:t>
            </w:r>
            <w:bookmarkEnd w:id="0"/>
            <w:r>
              <w:t>)</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Курсовая работа</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Консультации</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Промежуточная аттестация: з</w:t>
            </w:r>
            <w:r w:rsidRPr="008816AE">
              <w:t>ачет</w:t>
            </w:r>
            <w:r w:rsidRPr="003F0BF9">
              <w:rPr>
                <w:i/>
              </w:rPr>
              <w:t>(в том числе: в форме контактной работы/в форме СРС)</w:t>
            </w:r>
          </w:p>
        </w:tc>
        <w:tc>
          <w:tcPr>
            <w:tcW w:w="1328" w:type="dxa"/>
          </w:tcPr>
          <w:p w:rsidR="00F1399E" w:rsidRPr="008816AE" w:rsidRDefault="00F1399E" w:rsidP="003F0BF9">
            <w:pPr>
              <w:jc w:val="center"/>
            </w:pPr>
            <w:r>
              <w:t>2</w:t>
            </w:r>
          </w:p>
        </w:tc>
        <w:tc>
          <w:tcPr>
            <w:tcW w:w="1525" w:type="dxa"/>
          </w:tcPr>
          <w:p w:rsidR="00F1399E" w:rsidRPr="008816AE" w:rsidRDefault="00F1399E" w:rsidP="003F0BF9">
            <w:pPr>
              <w:jc w:val="center"/>
            </w:pPr>
            <w:r>
              <w:t>2</w:t>
            </w:r>
          </w:p>
        </w:tc>
      </w:tr>
      <w:tr w:rsidR="00F1399E" w:rsidRPr="008816AE" w:rsidTr="003F0BF9">
        <w:trPr>
          <w:jc w:val="center"/>
        </w:trPr>
        <w:tc>
          <w:tcPr>
            <w:tcW w:w="6681" w:type="dxa"/>
            <w:gridSpan w:val="2"/>
          </w:tcPr>
          <w:p w:rsidR="00F1399E" w:rsidRPr="008816AE" w:rsidRDefault="00F1399E" w:rsidP="003F0BF9">
            <w:pPr>
              <w:jc w:val="both"/>
            </w:pPr>
            <w:r w:rsidRPr="003F0BF9">
              <w:rPr>
                <w:b/>
              </w:rPr>
              <w:t>Самостоятельная работа</w:t>
            </w:r>
            <w:r w:rsidRPr="008816AE">
              <w:t xml:space="preserve"> (СРС)</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78</w:t>
            </w:r>
          </w:p>
        </w:tc>
      </w:tr>
    </w:tbl>
    <w:p w:rsidR="00F1399E" w:rsidRPr="00277AF0" w:rsidRDefault="00F1399E" w:rsidP="00EE6EA6">
      <w:pPr>
        <w:pStyle w:val="ListParagraph"/>
        <w:ind w:left="0"/>
        <w:jc w:val="both"/>
        <w:rPr>
          <w:b/>
          <w:i/>
        </w:rPr>
      </w:pPr>
    </w:p>
    <w:p w:rsidR="00F1399E" w:rsidRDefault="00F1399E" w:rsidP="00EE6EA6">
      <w:pPr>
        <w:pStyle w:val="ListParagraph"/>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399E" w:rsidRPr="008816AE" w:rsidRDefault="00F1399E" w:rsidP="00692378">
      <w:pPr>
        <w:pStyle w:val="ListParagraph"/>
        <w:ind w:left="0"/>
        <w:jc w:val="both"/>
        <w:rPr>
          <w:b/>
          <w:i/>
        </w:rPr>
      </w:pPr>
    </w:p>
    <w:p w:rsidR="00F1399E" w:rsidRDefault="00F1399E" w:rsidP="00692378">
      <w:pPr>
        <w:pStyle w:val="ListParagraph"/>
        <w:numPr>
          <w:ilvl w:val="1"/>
          <w:numId w:val="1"/>
        </w:numPr>
        <w:ind w:left="0" w:firstLine="0"/>
        <w:jc w:val="center"/>
        <w:rPr>
          <w:b/>
        </w:rPr>
      </w:pPr>
      <w:r w:rsidRPr="00692378">
        <w:rPr>
          <w:b/>
        </w:rPr>
        <w:t>Распределение часов по разделам/темам и видам работы</w:t>
      </w:r>
    </w:p>
    <w:p w:rsidR="00F1399E" w:rsidRPr="00692378" w:rsidRDefault="00F1399E" w:rsidP="00692378">
      <w:pPr>
        <w:pStyle w:val="ListParagraph"/>
        <w:ind w:left="0"/>
        <w:rPr>
          <w:b/>
        </w:rPr>
      </w:pPr>
    </w:p>
    <w:p w:rsidR="00F1399E" w:rsidRPr="00692378" w:rsidRDefault="00F1399E" w:rsidP="00692378">
      <w:pPr>
        <w:pStyle w:val="ListParagraph"/>
        <w:numPr>
          <w:ilvl w:val="2"/>
          <w:numId w:val="1"/>
        </w:numPr>
        <w:ind w:left="0" w:firstLine="0"/>
        <w:jc w:val="center"/>
        <w:rPr>
          <w:b/>
        </w:rPr>
      </w:pPr>
      <w:r w:rsidRPr="00692378">
        <w:rPr>
          <w:b/>
        </w:rPr>
        <w:t>Очная форма обучения</w:t>
      </w:r>
    </w:p>
    <w:p w:rsidR="00F1399E" w:rsidRPr="008816AE" w:rsidRDefault="00F1399E" w:rsidP="00793DD9">
      <w:pPr>
        <w:pStyle w:val="ListParagraph"/>
        <w:ind w:left="0"/>
        <w:jc w:val="both"/>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r w:rsidRPr="003F0BF9">
              <w:rPr>
                <w:b/>
              </w:rPr>
              <w:t>ЛабЗ</w:t>
            </w:r>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Понятие и значение  финансового права. Понятие финансов</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Финансовый контроль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Правовое регулирование денежного обращения</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Общая характеристика подотраслей финансового права</w:t>
            </w:r>
          </w:p>
        </w:tc>
        <w:tc>
          <w:tcPr>
            <w:tcW w:w="709" w:type="dxa"/>
          </w:tcPr>
          <w:p w:rsidR="00F1399E" w:rsidRPr="008816AE" w:rsidRDefault="00F1399E" w:rsidP="003F0BF9">
            <w:pPr>
              <w:jc w:val="center"/>
            </w:pPr>
            <w:r w:rsidRPr="008816AE">
              <w:t>4</w:t>
            </w:r>
          </w:p>
        </w:tc>
        <w:tc>
          <w:tcPr>
            <w:tcW w:w="1134" w:type="dxa"/>
          </w:tcPr>
          <w:p w:rsidR="00F1399E" w:rsidRPr="008816AE" w:rsidRDefault="00F1399E" w:rsidP="003F0BF9">
            <w:pPr>
              <w:jc w:val="center"/>
            </w:pPr>
            <w:r>
              <w:t>6</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5.</w:t>
            </w:r>
          </w:p>
        </w:tc>
        <w:tc>
          <w:tcPr>
            <w:tcW w:w="3848" w:type="dxa"/>
            <w:gridSpan w:val="2"/>
          </w:tcPr>
          <w:p w:rsidR="00F1399E" w:rsidRPr="008816AE" w:rsidRDefault="00F1399E" w:rsidP="00692378">
            <w:r w:rsidRPr="008816AE">
              <w:t>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6.</w:t>
            </w:r>
          </w:p>
        </w:tc>
        <w:tc>
          <w:tcPr>
            <w:tcW w:w="3848" w:type="dxa"/>
            <w:gridSpan w:val="2"/>
          </w:tcPr>
          <w:p w:rsidR="00F1399E" w:rsidRPr="008816AE" w:rsidRDefault="00F1399E" w:rsidP="00692378">
            <w:r w:rsidRPr="008816AE">
              <w:t>Субъекты предпринимательской деятельности</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7.</w:t>
            </w:r>
          </w:p>
        </w:tc>
        <w:tc>
          <w:tcPr>
            <w:tcW w:w="3848" w:type="dxa"/>
            <w:gridSpan w:val="2"/>
          </w:tcPr>
          <w:p w:rsidR="00F1399E" w:rsidRPr="008816AE" w:rsidRDefault="00F1399E" w:rsidP="00692378">
            <w:r w:rsidRPr="008816AE">
              <w:t>Правовые основы несостоятельности (банкротства).</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59" w:type="dxa"/>
            <w:gridSpan w:val="2"/>
          </w:tcPr>
          <w:p w:rsidR="00F1399E" w:rsidRPr="008816AE" w:rsidRDefault="00F1399E" w:rsidP="003F0BF9">
            <w:pPr>
              <w:pStyle w:val="ListParagraph"/>
              <w:numPr>
                <w:ilvl w:val="0"/>
                <w:numId w:val="2"/>
              </w:numPr>
              <w:ind w:left="0"/>
            </w:pPr>
            <w:r>
              <w:t>8.</w:t>
            </w:r>
          </w:p>
        </w:tc>
        <w:tc>
          <w:tcPr>
            <w:tcW w:w="3827" w:type="dxa"/>
          </w:tcPr>
          <w:p w:rsidR="00F1399E" w:rsidRPr="008816AE" w:rsidRDefault="00F1399E" w:rsidP="00692378">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rsidRPr="008816AE">
              <w:t>5</w:t>
            </w:r>
          </w:p>
        </w:tc>
      </w:tr>
      <w:tr w:rsidR="00F1399E" w:rsidRPr="008816AE" w:rsidTr="003F0BF9">
        <w:trPr>
          <w:jc w:val="center"/>
        </w:trPr>
        <w:tc>
          <w:tcPr>
            <w:tcW w:w="559" w:type="dxa"/>
            <w:gridSpan w:val="2"/>
          </w:tcPr>
          <w:p w:rsidR="00F1399E" w:rsidRPr="008816AE" w:rsidRDefault="00F1399E" w:rsidP="003F0BF9">
            <w:pPr>
              <w:pStyle w:val="ListParagraph"/>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36</w:t>
            </w:r>
          </w:p>
        </w:tc>
        <w:tc>
          <w:tcPr>
            <w:tcW w:w="1134" w:type="dxa"/>
          </w:tcPr>
          <w:p w:rsidR="00F1399E" w:rsidRPr="008816AE" w:rsidRDefault="00F1399E" w:rsidP="003F0BF9">
            <w:pPr>
              <w:jc w:val="center"/>
            </w:pPr>
            <w:r w:rsidRPr="008816AE">
              <w:t>3</w:t>
            </w: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36</w:t>
            </w:r>
          </w:p>
        </w:tc>
      </w:tr>
    </w:tbl>
    <w:p w:rsidR="00F1399E" w:rsidRDefault="00F1399E" w:rsidP="00EE6EA6">
      <w:pPr>
        <w:jc w:val="both"/>
      </w:pPr>
      <w:r w:rsidRPr="00AE1ECB">
        <w:t xml:space="preserve">*- </w:t>
      </w:r>
      <w:r>
        <w:t>реализуется в форме практической подготовки</w:t>
      </w:r>
    </w:p>
    <w:p w:rsidR="00F1399E" w:rsidRDefault="00F1399E" w:rsidP="00EE6EA6">
      <w:pPr>
        <w:widowControl/>
        <w:autoSpaceDE/>
        <w:autoSpaceDN/>
        <w:adjustRightInd/>
      </w:pPr>
    </w:p>
    <w:p w:rsidR="00F1399E" w:rsidRPr="008816AE" w:rsidRDefault="00F1399E" w:rsidP="00EE6EA6">
      <w:pPr>
        <w:widowControl/>
        <w:autoSpaceDE/>
        <w:autoSpaceDN/>
        <w:adjustRightInd/>
      </w:pPr>
    </w:p>
    <w:p w:rsidR="00F1399E" w:rsidRDefault="00F1399E" w:rsidP="00692378">
      <w:pPr>
        <w:pStyle w:val="ListParagraph"/>
        <w:numPr>
          <w:ilvl w:val="2"/>
          <w:numId w:val="1"/>
        </w:numPr>
        <w:ind w:left="0" w:firstLine="0"/>
        <w:jc w:val="center"/>
        <w:rPr>
          <w:b/>
        </w:rPr>
      </w:pPr>
      <w:r w:rsidRPr="00692378">
        <w:rPr>
          <w:b/>
        </w:rPr>
        <w:t>Очно-заочная форма обучения</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r w:rsidRPr="003F0BF9">
              <w:rPr>
                <w:b/>
              </w:rPr>
              <w:t>ЛабЗ</w:t>
            </w:r>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1. Понятие и значение  финансового права. Понятие финансов</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2. Финансовый контроль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3. Правовое регулирование денежного обращения</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4. Общая характеристика подотраслей финансового права</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5.</w:t>
            </w:r>
          </w:p>
        </w:tc>
        <w:tc>
          <w:tcPr>
            <w:tcW w:w="3848" w:type="dxa"/>
            <w:gridSpan w:val="2"/>
          </w:tcPr>
          <w:p w:rsidR="00F1399E" w:rsidRPr="008816AE" w:rsidRDefault="00F1399E" w:rsidP="00CE2F69">
            <w:r w:rsidRPr="008816AE">
              <w:t>Тема5. 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6.</w:t>
            </w:r>
          </w:p>
        </w:tc>
        <w:tc>
          <w:tcPr>
            <w:tcW w:w="3848" w:type="dxa"/>
            <w:gridSpan w:val="2"/>
          </w:tcPr>
          <w:p w:rsidR="00F1399E" w:rsidRPr="008816AE" w:rsidRDefault="00F1399E" w:rsidP="00CE2F69">
            <w:r w:rsidRPr="008816AE">
              <w:t>Тема 6. Субъекты предпринимательской деятельности</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2(1*)</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ListParagraph"/>
              <w:numPr>
                <w:ilvl w:val="0"/>
                <w:numId w:val="2"/>
              </w:numPr>
              <w:ind w:left="0"/>
              <w:jc w:val="both"/>
            </w:pPr>
            <w:r>
              <w:t>7.</w:t>
            </w:r>
          </w:p>
        </w:tc>
        <w:tc>
          <w:tcPr>
            <w:tcW w:w="3848" w:type="dxa"/>
            <w:gridSpan w:val="2"/>
          </w:tcPr>
          <w:p w:rsidR="00F1399E" w:rsidRPr="008816AE" w:rsidRDefault="00F1399E" w:rsidP="00CE2F69">
            <w:r w:rsidRPr="008816AE">
              <w:t>Тема 7. Правовые основы несостоятельности (банкротства).</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ListParagraph"/>
              <w:numPr>
                <w:ilvl w:val="0"/>
                <w:numId w:val="2"/>
              </w:numPr>
              <w:ind w:left="0"/>
            </w:pPr>
            <w:r>
              <w:t>8.</w:t>
            </w:r>
          </w:p>
        </w:tc>
        <w:tc>
          <w:tcPr>
            <w:tcW w:w="3827" w:type="dxa"/>
          </w:tcPr>
          <w:p w:rsidR="00F1399E" w:rsidRPr="008816AE" w:rsidRDefault="00F1399E" w:rsidP="00CE2F69">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ListParagraph"/>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10</w:t>
            </w:r>
          </w:p>
        </w:tc>
        <w:tc>
          <w:tcPr>
            <w:tcW w:w="1134" w:type="dxa"/>
          </w:tcPr>
          <w:p w:rsidR="00F1399E" w:rsidRPr="008816AE" w:rsidRDefault="00F1399E" w:rsidP="003F0BF9">
            <w:pPr>
              <w:jc w:val="center"/>
            </w:pPr>
            <w:r>
              <w:t>18(3*)</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78</w:t>
            </w:r>
          </w:p>
        </w:tc>
      </w:tr>
    </w:tbl>
    <w:p w:rsidR="00F1399E" w:rsidRDefault="00F1399E" w:rsidP="00573A73">
      <w:pPr>
        <w:jc w:val="both"/>
      </w:pPr>
      <w:r w:rsidRPr="00AE1ECB">
        <w:t xml:space="preserve">*- </w:t>
      </w:r>
      <w:r>
        <w:t>реализуется в форме практической подготовки</w:t>
      </w:r>
    </w:p>
    <w:p w:rsidR="00F1399E" w:rsidRPr="008816AE" w:rsidRDefault="00F1399E" w:rsidP="00EE6EA6">
      <w:pPr>
        <w:jc w:val="both"/>
      </w:pPr>
    </w:p>
    <w:p w:rsidR="00F1399E" w:rsidRPr="006E0C0E" w:rsidRDefault="00F1399E" w:rsidP="00EE6EA6">
      <w:pPr>
        <w:pStyle w:val="ListParagraph"/>
        <w:numPr>
          <w:ilvl w:val="1"/>
          <w:numId w:val="1"/>
        </w:numPr>
        <w:jc w:val="both"/>
        <w:rPr>
          <w:b/>
          <w:bCs/>
        </w:rPr>
      </w:pPr>
      <w:r w:rsidRPr="006E0C0E">
        <w:rPr>
          <w:b/>
          <w:bCs/>
        </w:rPr>
        <w:t>Программа дисциплины, структурированная по темам / разделам</w:t>
      </w:r>
    </w:p>
    <w:p w:rsidR="00F1399E" w:rsidRPr="006E0C0E" w:rsidRDefault="00F1399E" w:rsidP="00EE6EA6">
      <w:pPr>
        <w:pStyle w:val="ListParagraph"/>
        <w:ind w:left="0"/>
        <w:jc w:val="center"/>
        <w:rPr>
          <w:b/>
          <w:bCs/>
        </w:rPr>
      </w:pPr>
    </w:p>
    <w:p w:rsidR="00F1399E" w:rsidRDefault="00F1399E" w:rsidP="00EE6EA6">
      <w:pPr>
        <w:pStyle w:val="ListParagraph"/>
        <w:numPr>
          <w:ilvl w:val="2"/>
          <w:numId w:val="1"/>
        </w:numPr>
        <w:jc w:val="center"/>
        <w:rPr>
          <w:b/>
          <w:bCs/>
        </w:rPr>
      </w:pPr>
      <w:r w:rsidRPr="006E0C0E">
        <w:rPr>
          <w:b/>
          <w:bCs/>
        </w:rPr>
        <w:t>Содержание лекционного курса</w:t>
      </w:r>
    </w:p>
    <w:tbl>
      <w:tblPr>
        <w:tblW w:w="9569"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3195"/>
        <w:gridCol w:w="5836"/>
      </w:tblGrid>
      <w:tr w:rsidR="00F1399E" w:rsidRPr="008816AE" w:rsidTr="003F0BF9">
        <w:trPr>
          <w:jc w:val="center"/>
        </w:trPr>
        <w:tc>
          <w:tcPr>
            <w:tcW w:w="538" w:type="dxa"/>
          </w:tcPr>
          <w:p w:rsidR="00F1399E" w:rsidRPr="003F0BF9" w:rsidRDefault="00F1399E" w:rsidP="003F0BF9">
            <w:pPr>
              <w:jc w:val="center"/>
              <w:rPr>
                <w:b/>
              </w:rPr>
            </w:pPr>
            <w:r w:rsidRPr="003F0BF9">
              <w:rPr>
                <w:b/>
              </w:rPr>
              <w:t>№ п/п</w:t>
            </w:r>
          </w:p>
        </w:tc>
        <w:tc>
          <w:tcPr>
            <w:tcW w:w="3195" w:type="dxa"/>
          </w:tcPr>
          <w:p w:rsidR="00F1399E" w:rsidRPr="003F0BF9" w:rsidRDefault="00F1399E" w:rsidP="003F0BF9">
            <w:pPr>
              <w:jc w:val="center"/>
              <w:rPr>
                <w:b/>
              </w:rPr>
            </w:pPr>
            <w:r w:rsidRPr="003F0BF9">
              <w:rPr>
                <w:b/>
              </w:rPr>
              <w:t>Наименование темы (раздела) дисциплины</w:t>
            </w:r>
          </w:p>
        </w:tc>
        <w:tc>
          <w:tcPr>
            <w:tcW w:w="5836" w:type="dxa"/>
          </w:tcPr>
          <w:p w:rsidR="00F1399E" w:rsidRPr="003F0BF9" w:rsidRDefault="00F1399E" w:rsidP="003F0BF9">
            <w:pPr>
              <w:jc w:val="center"/>
              <w:rPr>
                <w:b/>
              </w:rPr>
            </w:pPr>
            <w:r w:rsidRPr="003F0BF9">
              <w:rPr>
                <w:b/>
              </w:rPr>
              <w:t>Содержание лекционного занятия</w:t>
            </w:r>
          </w:p>
        </w:tc>
      </w:tr>
      <w:tr w:rsidR="00F1399E" w:rsidRPr="008816AE" w:rsidTr="003F0BF9">
        <w:trPr>
          <w:jc w:val="center"/>
        </w:trPr>
        <w:tc>
          <w:tcPr>
            <w:tcW w:w="538" w:type="dxa"/>
          </w:tcPr>
          <w:p w:rsidR="00F1399E" w:rsidRPr="008816AE" w:rsidRDefault="00F1399E" w:rsidP="003F0BF9">
            <w:pPr>
              <w:pStyle w:val="ListParagraph"/>
              <w:ind w:left="0"/>
            </w:pPr>
            <w:r>
              <w:t>1.</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5836" w:type="dxa"/>
          </w:tcPr>
          <w:p w:rsidR="00F1399E" w:rsidRPr="003F0BF9" w:rsidRDefault="00F1399E" w:rsidP="003F0BF9">
            <w:pPr>
              <w:pStyle w:val="ConsPlusNormal"/>
              <w:widowControl/>
              <w:numPr>
                <w:ilvl w:val="0"/>
                <w:numId w:val="12"/>
              </w:numPr>
              <w:adjustRightInd w:val="0"/>
              <w:ind w:left="0"/>
              <w:jc w:val="both"/>
              <w:rPr>
                <w:sz w:val="24"/>
                <w:szCs w:val="24"/>
              </w:rPr>
            </w:pPr>
            <w:r w:rsidRPr="003F0BF9">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2.</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Тема2.Финансовый контроль</w:t>
            </w:r>
          </w:p>
        </w:tc>
        <w:tc>
          <w:tcPr>
            <w:tcW w:w="5836" w:type="dxa"/>
          </w:tcPr>
          <w:p w:rsidR="00F1399E" w:rsidRPr="003F0BF9" w:rsidRDefault="00F1399E" w:rsidP="003F0BF9">
            <w:pPr>
              <w:pStyle w:val="ConsPlusNormal"/>
              <w:widowControl/>
              <w:numPr>
                <w:ilvl w:val="0"/>
                <w:numId w:val="15"/>
              </w:numPr>
              <w:adjustRightInd w:val="0"/>
              <w:ind w:left="0"/>
              <w:rPr>
                <w:sz w:val="24"/>
                <w:szCs w:val="24"/>
              </w:rPr>
            </w:pPr>
            <w:r w:rsidRPr="003F0BF9">
              <w:rPr>
                <w:sz w:val="24"/>
                <w:szCs w:val="24"/>
              </w:rPr>
              <w:t>Понятие, принципы и значение финансового контроля.</w:t>
            </w:r>
          </w:p>
          <w:p w:rsidR="00F1399E" w:rsidRPr="003F0BF9" w:rsidRDefault="00F1399E" w:rsidP="003F0BF9">
            <w:pPr>
              <w:pStyle w:val="ConsPlusNormal"/>
              <w:widowControl/>
              <w:numPr>
                <w:ilvl w:val="0"/>
                <w:numId w:val="15"/>
              </w:numPr>
              <w:adjustRightInd w:val="0"/>
              <w:ind w:left="0"/>
              <w:rPr>
                <w:sz w:val="24"/>
                <w:szCs w:val="24"/>
              </w:rPr>
            </w:pPr>
            <w:r w:rsidRPr="003F0BF9">
              <w:rPr>
                <w:sz w:val="24"/>
                <w:szCs w:val="24"/>
              </w:rPr>
              <w:t xml:space="preserve">Виды финансового контроля, их характеристика. </w:t>
            </w:r>
          </w:p>
          <w:p w:rsidR="00F1399E" w:rsidRPr="003F0BF9" w:rsidRDefault="00F1399E" w:rsidP="003F0BF9">
            <w:pPr>
              <w:pStyle w:val="ConsPlusNormal"/>
              <w:widowControl/>
              <w:adjustRightInd w:val="0"/>
              <w:rPr>
                <w:sz w:val="24"/>
                <w:szCs w:val="24"/>
              </w:rPr>
            </w:pPr>
            <w:r w:rsidRPr="003F0BF9">
              <w:rPr>
                <w:sz w:val="24"/>
                <w:szCs w:val="24"/>
              </w:rPr>
              <w:t xml:space="preserve">Компетенция государственных органов в области финансового контроля. </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3.</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5836" w:type="dxa"/>
          </w:tcPr>
          <w:p w:rsidR="00F1399E" w:rsidRPr="003F0BF9" w:rsidRDefault="00F1399E" w:rsidP="003F0BF9">
            <w:pPr>
              <w:pStyle w:val="ConsPlusNormal"/>
              <w:widowControl/>
              <w:numPr>
                <w:ilvl w:val="0"/>
                <w:numId w:val="17"/>
              </w:numPr>
              <w:adjustRightInd w:val="0"/>
              <w:ind w:left="0"/>
              <w:jc w:val="both"/>
              <w:rPr>
                <w:sz w:val="24"/>
                <w:szCs w:val="24"/>
              </w:rPr>
            </w:pPr>
            <w:r w:rsidRPr="003F0BF9">
              <w:rPr>
                <w:sz w:val="24"/>
                <w:szCs w:val="24"/>
              </w:rPr>
              <w:t>Понятие денежной системы. Правовые основы денежной системы Российской Федерации.</w:t>
            </w:r>
          </w:p>
          <w:p w:rsidR="00F1399E" w:rsidRPr="003F0BF9" w:rsidRDefault="00F1399E" w:rsidP="003F0BF9">
            <w:pPr>
              <w:pStyle w:val="ConsPlusNormal"/>
              <w:widowControl/>
              <w:numPr>
                <w:ilvl w:val="0"/>
                <w:numId w:val="17"/>
              </w:numPr>
              <w:adjustRightInd w:val="0"/>
              <w:ind w:left="0"/>
              <w:jc w:val="both"/>
              <w:rPr>
                <w:sz w:val="24"/>
                <w:szCs w:val="24"/>
              </w:rPr>
            </w:pPr>
            <w:r w:rsidRPr="003F0BF9">
              <w:rPr>
                <w:sz w:val="24"/>
                <w:szCs w:val="24"/>
              </w:rPr>
              <w:t>Правовые основы обращения наличных денег. Правила ведения кассовых операций. Система безналичных расчетов и ее элементы.</w:t>
            </w:r>
          </w:p>
          <w:p w:rsidR="00F1399E" w:rsidRPr="003F0BF9" w:rsidRDefault="00F1399E" w:rsidP="003F0BF9">
            <w:pPr>
              <w:pStyle w:val="ConsPlusNormal"/>
              <w:widowControl/>
              <w:jc w:val="both"/>
              <w:rPr>
                <w:sz w:val="24"/>
                <w:szCs w:val="24"/>
              </w:rPr>
            </w:pPr>
            <w:r w:rsidRPr="003F0BF9">
              <w:rPr>
                <w:sz w:val="24"/>
                <w:szCs w:val="24"/>
              </w:rPr>
              <w:t xml:space="preserve">Принципы осуществления безналичных  расчетов. </w:t>
            </w:r>
          </w:p>
          <w:p w:rsidR="00F1399E" w:rsidRPr="003F0BF9" w:rsidRDefault="00F1399E" w:rsidP="003F0BF9">
            <w:pPr>
              <w:pStyle w:val="ConsPlusNormal"/>
              <w:widowControl/>
              <w:numPr>
                <w:ilvl w:val="0"/>
                <w:numId w:val="18"/>
              </w:numPr>
              <w:adjustRightInd w:val="0"/>
              <w:ind w:left="0"/>
              <w:jc w:val="both"/>
              <w:rPr>
                <w:sz w:val="24"/>
                <w:szCs w:val="24"/>
              </w:rPr>
            </w:pPr>
            <w:r w:rsidRPr="003F0BF9">
              <w:rPr>
                <w:sz w:val="24"/>
                <w:szCs w:val="24"/>
              </w:rPr>
              <w:t>Формы безналичных расчетов.</w:t>
            </w:r>
          </w:p>
          <w:p w:rsidR="00F1399E" w:rsidRPr="003F0BF9" w:rsidRDefault="00F1399E" w:rsidP="003F0BF9">
            <w:pPr>
              <w:pStyle w:val="ConsPlusNormal"/>
              <w:widowControl/>
              <w:numPr>
                <w:ilvl w:val="0"/>
                <w:numId w:val="18"/>
              </w:numPr>
              <w:adjustRightInd w:val="0"/>
              <w:ind w:left="0"/>
              <w:jc w:val="both"/>
              <w:rPr>
                <w:sz w:val="24"/>
                <w:szCs w:val="24"/>
              </w:rPr>
            </w:pPr>
            <w:r w:rsidRPr="003F0BF9">
              <w:rPr>
                <w:sz w:val="24"/>
                <w:szCs w:val="24"/>
              </w:rPr>
              <w:t>Правовые основы безналичного денежного обращения и расчетов.</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4.</w:t>
            </w:r>
          </w:p>
        </w:tc>
        <w:tc>
          <w:tcPr>
            <w:tcW w:w="3195" w:type="dxa"/>
          </w:tcPr>
          <w:p w:rsidR="00F1399E" w:rsidRPr="008816AE" w:rsidRDefault="00F1399E" w:rsidP="003F0BF9">
            <w:pPr>
              <w:jc w:val="both"/>
            </w:pPr>
            <w:r w:rsidRPr="008816AE">
              <w:t>Тема 4. Общая характеристика подотраслей финансового права (бюджетного, налогового, банковского и страхового права)</w:t>
            </w:r>
          </w:p>
        </w:tc>
        <w:tc>
          <w:tcPr>
            <w:tcW w:w="5836" w:type="dxa"/>
          </w:tcPr>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Понятие бюджета. Виды бюджетов</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Бюджетное право</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Источники бюджетного права</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Бюджетные правоотношения</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Бюджетное устройство и бюджетная система РФ</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Доходы и расходы бюджетной системы РФ, правовые основы их формирования и разграничения между бюджетами</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Бюджетные полномочия. Бюджетный процесс.</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Налоги, их понятие и роль.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Система налогов и сборов в Российской Федерации.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Порядок установления налогов и сборов.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Понятие, предмет и метод налогового права. Система налогового права.</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 Налоговое право как наука. Налоговое право как учебная дисциплина. Принципы налогового права.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F1399E" w:rsidRPr="008816AE" w:rsidRDefault="00F1399E" w:rsidP="003F0BF9">
            <w:pPr>
              <w:jc w:val="both"/>
            </w:pPr>
            <w:r w:rsidRPr="008816AE">
              <w:t>Налоговые правоотношения.</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Понятие банковской системы Российской Федерации, ее элементы.</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Уровни банковской системы.</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Принципы построения и функционирования банковской системы Российской Федерации.</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 xml:space="preserve">Понятие и предмет банковского права. Метод банковского права. </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Система банковского права. Банковское право как наука. Банковское право как учебная дисциплина.</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 xml:space="preserve">Принципы банковского права. Нормы банковского права. </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Понятие банковской деятельности, банковские операции и банковские сделки.</w:t>
            </w:r>
          </w:p>
          <w:p w:rsidR="00F1399E" w:rsidRPr="003F0BF9" w:rsidRDefault="00F1399E" w:rsidP="003F0BF9">
            <w:pPr>
              <w:pStyle w:val="ConsPlusNormal"/>
              <w:widowControl/>
              <w:numPr>
                <w:ilvl w:val="0"/>
                <w:numId w:val="24"/>
              </w:numPr>
              <w:adjustRightInd w:val="0"/>
              <w:ind w:left="0"/>
              <w:rPr>
                <w:sz w:val="24"/>
                <w:szCs w:val="24"/>
              </w:rPr>
            </w:pPr>
            <w:r w:rsidRPr="003F0BF9">
              <w:rPr>
                <w:sz w:val="24"/>
                <w:szCs w:val="24"/>
              </w:rPr>
              <w:t xml:space="preserve">Понятие, предмет и метод страхового права. </w:t>
            </w:r>
          </w:p>
          <w:p w:rsidR="00F1399E" w:rsidRPr="003F0BF9" w:rsidRDefault="00F1399E" w:rsidP="003F0BF9">
            <w:pPr>
              <w:pStyle w:val="ConsPlusNormal"/>
              <w:widowControl/>
              <w:numPr>
                <w:ilvl w:val="0"/>
                <w:numId w:val="24"/>
              </w:numPr>
              <w:adjustRightInd w:val="0"/>
              <w:ind w:left="0"/>
              <w:rPr>
                <w:sz w:val="24"/>
                <w:szCs w:val="24"/>
              </w:rPr>
            </w:pPr>
            <w:r w:rsidRPr="003F0BF9">
              <w:rPr>
                <w:sz w:val="24"/>
                <w:szCs w:val="24"/>
              </w:rPr>
              <w:t xml:space="preserve">Система страхового права. Страховое право как наука. Страховое право как учебная дисциплина. </w:t>
            </w:r>
          </w:p>
          <w:p w:rsidR="00F1399E" w:rsidRPr="003F0BF9" w:rsidRDefault="00F1399E" w:rsidP="003F0BF9">
            <w:pPr>
              <w:pStyle w:val="ConsPlusNormal"/>
              <w:widowControl/>
              <w:adjustRightInd w:val="0"/>
              <w:jc w:val="both"/>
              <w:rPr>
                <w:sz w:val="24"/>
                <w:szCs w:val="24"/>
              </w:rPr>
            </w:pPr>
            <w:r w:rsidRPr="003F0BF9">
              <w:rPr>
                <w:sz w:val="24"/>
                <w:szCs w:val="24"/>
              </w:rPr>
              <w:t xml:space="preserve">Общая характеристика страхования и основ организации страхового дела. </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5.</w:t>
            </w:r>
          </w:p>
        </w:tc>
        <w:tc>
          <w:tcPr>
            <w:tcW w:w="3195"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5836" w:type="dxa"/>
          </w:tcPr>
          <w:p w:rsidR="00F1399E" w:rsidRPr="008816AE" w:rsidRDefault="00F1399E" w:rsidP="003F0BF9">
            <w:pPr>
              <w:pStyle w:val="ListParagraph"/>
              <w:numPr>
                <w:ilvl w:val="0"/>
                <w:numId w:val="29"/>
              </w:numPr>
              <w:suppressAutoHyphens/>
              <w:ind w:left="0"/>
            </w:pPr>
            <w:r w:rsidRPr="008816AE">
              <w:t xml:space="preserve">Понятие предпринимательства и предпринимательской деятельности. </w:t>
            </w:r>
          </w:p>
          <w:p w:rsidR="00F1399E" w:rsidRPr="008816AE" w:rsidRDefault="00F1399E" w:rsidP="003F0BF9">
            <w:pPr>
              <w:pStyle w:val="ListParagraph"/>
              <w:numPr>
                <w:ilvl w:val="0"/>
                <w:numId w:val="29"/>
              </w:numPr>
              <w:suppressAutoHyphens/>
              <w:ind w:left="0"/>
            </w:pPr>
            <w:r w:rsidRPr="008816AE">
              <w:t xml:space="preserve">Предпринимательство-форма человеческой деятельности. </w:t>
            </w:r>
          </w:p>
          <w:p w:rsidR="00F1399E" w:rsidRPr="008816AE" w:rsidRDefault="00F1399E" w:rsidP="003F0BF9">
            <w:pPr>
              <w:pStyle w:val="ListParagraph"/>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F1399E" w:rsidRPr="008816AE" w:rsidRDefault="00F1399E" w:rsidP="003F0BF9">
            <w:pPr>
              <w:pStyle w:val="ListParagraph"/>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F1399E" w:rsidRPr="008816AE" w:rsidRDefault="00F1399E" w:rsidP="003F0BF9">
            <w:pPr>
              <w:pStyle w:val="ListParagraph"/>
              <w:numPr>
                <w:ilvl w:val="0"/>
                <w:numId w:val="29"/>
              </w:numPr>
              <w:suppressAutoHyphens/>
              <w:ind w:left="0"/>
            </w:pPr>
            <w:r w:rsidRPr="008816AE">
              <w:t>Возрождение предпринимательства в СССР и Российской Федерации.</w:t>
            </w:r>
          </w:p>
          <w:p w:rsidR="00F1399E" w:rsidRPr="008816AE" w:rsidRDefault="00F1399E" w:rsidP="003F0BF9">
            <w:pPr>
              <w:pStyle w:val="ListParagraph"/>
              <w:numPr>
                <w:ilvl w:val="0"/>
                <w:numId w:val="30"/>
              </w:numPr>
              <w:suppressAutoHyphens/>
              <w:ind w:left="0"/>
            </w:pPr>
            <w:r w:rsidRPr="008816AE">
              <w:t>Предпринимательское право и его место в российской правовой системе.</w:t>
            </w:r>
          </w:p>
          <w:p w:rsidR="00F1399E" w:rsidRPr="008816AE" w:rsidRDefault="00F1399E" w:rsidP="003F0BF9">
            <w:pPr>
              <w:pStyle w:val="ListParagraph"/>
              <w:suppressAutoHyphens/>
              <w:ind w:left="0"/>
            </w:pPr>
            <w:r w:rsidRPr="008816AE">
              <w:t xml:space="preserve"> Предпринимательская деятельность как предмет предпринимательского права. </w:t>
            </w:r>
          </w:p>
          <w:p w:rsidR="00F1399E" w:rsidRPr="008816AE" w:rsidRDefault="00F1399E" w:rsidP="003F0BF9">
            <w:pPr>
              <w:pStyle w:val="ListParagraph"/>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6.</w:t>
            </w:r>
          </w:p>
        </w:tc>
        <w:tc>
          <w:tcPr>
            <w:tcW w:w="3195" w:type="dxa"/>
          </w:tcPr>
          <w:p w:rsidR="00F1399E" w:rsidRPr="008816AE" w:rsidRDefault="00F1399E" w:rsidP="003F0BF9">
            <w:pPr>
              <w:jc w:val="both"/>
            </w:pPr>
            <w:r w:rsidRPr="008816AE">
              <w:t>Тема 6. Субъекты предпринимательской деятельности</w:t>
            </w:r>
          </w:p>
        </w:tc>
        <w:tc>
          <w:tcPr>
            <w:tcW w:w="5836" w:type="dxa"/>
          </w:tcPr>
          <w:p w:rsidR="00F1399E" w:rsidRPr="008816AE" w:rsidRDefault="00F1399E" w:rsidP="003F0BF9">
            <w:pPr>
              <w:pStyle w:val="ListParagraph"/>
              <w:numPr>
                <w:ilvl w:val="0"/>
                <w:numId w:val="31"/>
              </w:numPr>
              <w:ind w:left="0"/>
              <w:jc w:val="both"/>
            </w:pPr>
            <w:r w:rsidRPr="008816AE">
              <w:t>Понятие и признаки субъектов предпринимательской деятельности.</w:t>
            </w:r>
          </w:p>
          <w:p w:rsidR="00F1399E" w:rsidRPr="008816AE" w:rsidRDefault="00F1399E" w:rsidP="003F0BF9">
            <w:pPr>
              <w:pStyle w:val="ListParagraph"/>
              <w:ind w:left="0"/>
              <w:jc w:val="both"/>
            </w:pPr>
            <w:r w:rsidRPr="008816AE">
              <w:t xml:space="preserve"> Создание субъектов предпринимательской деятельности: понятие и способы.</w:t>
            </w:r>
          </w:p>
          <w:p w:rsidR="00F1399E" w:rsidRPr="008816AE" w:rsidRDefault="00F1399E" w:rsidP="003F0BF9">
            <w:pPr>
              <w:pStyle w:val="ListParagraph"/>
              <w:numPr>
                <w:ilvl w:val="0"/>
                <w:numId w:val="31"/>
              </w:numPr>
              <w:ind w:left="0"/>
              <w:jc w:val="both"/>
            </w:pPr>
            <w:r w:rsidRPr="008816AE">
              <w:t xml:space="preserve"> Правовой статус предпринимателя. </w:t>
            </w:r>
          </w:p>
          <w:p w:rsidR="00F1399E" w:rsidRPr="008816AE" w:rsidRDefault="00F1399E" w:rsidP="003F0BF9">
            <w:pPr>
              <w:pStyle w:val="ListParagraph"/>
              <w:numPr>
                <w:ilvl w:val="0"/>
                <w:numId w:val="31"/>
              </w:numPr>
              <w:ind w:left="0"/>
              <w:jc w:val="both"/>
            </w:pPr>
            <w:r w:rsidRPr="008816AE">
              <w:t>Порядок и основы этапа создания субъектов предпринимательского права.</w:t>
            </w:r>
          </w:p>
          <w:p w:rsidR="00F1399E" w:rsidRPr="008816AE" w:rsidRDefault="00F1399E" w:rsidP="003F0BF9">
            <w:pPr>
              <w:pStyle w:val="ListParagraph"/>
              <w:numPr>
                <w:ilvl w:val="0"/>
                <w:numId w:val="31"/>
              </w:numPr>
              <w:ind w:left="0"/>
              <w:jc w:val="both"/>
            </w:pPr>
            <w:r w:rsidRPr="008816AE">
              <w:t xml:space="preserve"> Лицензирование предпринимательской деятельности. </w:t>
            </w:r>
          </w:p>
          <w:p w:rsidR="00F1399E" w:rsidRPr="008816AE" w:rsidRDefault="00F1399E" w:rsidP="003F0BF9">
            <w:pPr>
              <w:pStyle w:val="ListParagraph"/>
              <w:numPr>
                <w:ilvl w:val="0"/>
                <w:numId w:val="31"/>
              </w:numPr>
              <w:ind w:left="0"/>
              <w:jc w:val="both"/>
            </w:pPr>
            <w:r w:rsidRPr="008816AE">
              <w:t xml:space="preserve">Реорганизация субъектов предпринимательского права. </w:t>
            </w:r>
          </w:p>
          <w:p w:rsidR="00F1399E" w:rsidRPr="008816AE" w:rsidRDefault="00F1399E" w:rsidP="003F0BF9">
            <w:pPr>
              <w:pStyle w:val="ListParagraph"/>
              <w:numPr>
                <w:ilvl w:val="0"/>
                <w:numId w:val="31"/>
              </w:numPr>
              <w:ind w:left="0"/>
              <w:jc w:val="both"/>
            </w:pPr>
            <w:r w:rsidRPr="008816AE">
              <w:t>Ликвидация субъектов предпринимательского права.</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7.</w:t>
            </w:r>
          </w:p>
        </w:tc>
        <w:tc>
          <w:tcPr>
            <w:tcW w:w="3195" w:type="dxa"/>
          </w:tcPr>
          <w:p w:rsidR="00F1399E" w:rsidRPr="008816AE" w:rsidRDefault="00F1399E" w:rsidP="003F0BF9">
            <w:pPr>
              <w:jc w:val="both"/>
            </w:pPr>
            <w:r w:rsidRPr="008816AE">
              <w:t>Тема 7. Правовые основы несостоятельности (банкротства).</w:t>
            </w:r>
          </w:p>
        </w:tc>
        <w:tc>
          <w:tcPr>
            <w:tcW w:w="5836" w:type="dxa"/>
          </w:tcPr>
          <w:p w:rsidR="00F1399E" w:rsidRPr="008816AE" w:rsidRDefault="00F1399E" w:rsidP="003F0BF9">
            <w:pPr>
              <w:pStyle w:val="ListParagraph"/>
              <w:numPr>
                <w:ilvl w:val="0"/>
                <w:numId w:val="32"/>
              </w:numPr>
              <w:ind w:left="0"/>
              <w:jc w:val="both"/>
            </w:pPr>
            <w:r w:rsidRPr="008816AE">
              <w:t xml:space="preserve">Понятие банкротства, его задачи и принципы. Законодательство о банкротстве. </w:t>
            </w:r>
          </w:p>
          <w:p w:rsidR="00F1399E" w:rsidRPr="008816AE" w:rsidRDefault="00F1399E" w:rsidP="003F0BF9">
            <w:pPr>
              <w:pStyle w:val="ListParagraph"/>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F1399E" w:rsidRPr="008816AE" w:rsidRDefault="00F1399E" w:rsidP="003F0BF9">
            <w:pPr>
              <w:pStyle w:val="ListParagraph"/>
              <w:numPr>
                <w:ilvl w:val="0"/>
                <w:numId w:val="32"/>
              </w:numPr>
              <w:ind w:left="0"/>
              <w:jc w:val="both"/>
            </w:pPr>
            <w:r w:rsidRPr="008816AE">
              <w:t xml:space="preserve">Основания и порядок возбуждения дела о банкротстве. </w:t>
            </w:r>
          </w:p>
          <w:p w:rsidR="00F1399E" w:rsidRPr="008816AE" w:rsidRDefault="00F1399E" w:rsidP="003F0BF9">
            <w:pPr>
              <w:pStyle w:val="ListParagraph"/>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F1399E" w:rsidRPr="008816AE" w:rsidTr="003F0BF9">
        <w:trPr>
          <w:jc w:val="center"/>
        </w:trPr>
        <w:tc>
          <w:tcPr>
            <w:tcW w:w="538" w:type="dxa"/>
          </w:tcPr>
          <w:p w:rsidR="00F1399E" w:rsidRPr="008816AE" w:rsidRDefault="00F1399E" w:rsidP="003F0BF9">
            <w:pPr>
              <w:pStyle w:val="ListParagraph"/>
              <w:numPr>
                <w:ilvl w:val="0"/>
                <w:numId w:val="4"/>
              </w:numPr>
              <w:ind w:left="0"/>
              <w:jc w:val="both"/>
            </w:pPr>
            <w:r>
              <w:t>8.</w:t>
            </w:r>
          </w:p>
        </w:tc>
        <w:tc>
          <w:tcPr>
            <w:tcW w:w="3195" w:type="dxa"/>
          </w:tcPr>
          <w:p w:rsidR="00F1399E" w:rsidRPr="008816AE" w:rsidRDefault="00F1399E" w:rsidP="003F0BF9">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836" w:type="dxa"/>
          </w:tcPr>
          <w:p w:rsidR="00F1399E" w:rsidRPr="008816AE" w:rsidRDefault="00F1399E" w:rsidP="003F0BF9">
            <w:pPr>
              <w:pStyle w:val="ListParagraph"/>
              <w:numPr>
                <w:ilvl w:val="0"/>
                <w:numId w:val="33"/>
              </w:numPr>
              <w:ind w:left="0"/>
              <w:jc w:val="both"/>
            </w:pPr>
            <w:r w:rsidRPr="008816AE">
              <w:t>Контроль за качеством товаров, работ, услуг.</w:t>
            </w:r>
          </w:p>
          <w:p w:rsidR="00F1399E" w:rsidRPr="008816AE" w:rsidRDefault="00F1399E" w:rsidP="003F0BF9">
            <w:pPr>
              <w:pStyle w:val="ListParagraph"/>
              <w:numPr>
                <w:ilvl w:val="0"/>
                <w:numId w:val="33"/>
              </w:numPr>
              <w:ind w:left="0"/>
              <w:jc w:val="both"/>
            </w:pPr>
            <w:r w:rsidRPr="008816AE">
              <w:t xml:space="preserve"> Понятия «безопасность» и «качество» товара.</w:t>
            </w:r>
          </w:p>
          <w:p w:rsidR="00F1399E" w:rsidRPr="008816AE" w:rsidRDefault="00F1399E" w:rsidP="003F0BF9">
            <w:pPr>
              <w:pStyle w:val="ListParagraph"/>
              <w:numPr>
                <w:ilvl w:val="0"/>
                <w:numId w:val="33"/>
              </w:numPr>
              <w:ind w:left="0"/>
              <w:jc w:val="both"/>
            </w:pPr>
            <w:r w:rsidRPr="008816AE">
              <w:t xml:space="preserve"> Правовые средства обеспечения безопасности и качества товаров, работ, услуг. </w:t>
            </w:r>
          </w:p>
          <w:p w:rsidR="00F1399E" w:rsidRPr="008816AE" w:rsidRDefault="00F1399E" w:rsidP="003F0BF9">
            <w:pPr>
              <w:pStyle w:val="ListParagraph"/>
              <w:numPr>
                <w:ilvl w:val="0"/>
                <w:numId w:val="33"/>
              </w:numPr>
              <w:ind w:left="0"/>
              <w:jc w:val="both"/>
            </w:pPr>
            <w:r w:rsidRPr="008816AE">
              <w:t xml:space="preserve">Понятие, виды и цели принятия технических регламентов. </w:t>
            </w:r>
          </w:p>
          <w:p w:rsidR="00F1399E" w:rsidRPr="008816AE" w:rsidRDefault="00F1399E" w:rsidP="003F0BF9">
            <w:pPr>
              <w:pStyle w:val="ListParagraph"/>
              <w:numPr>
                <w:ilvl w:val="0"/>
                <w:numId w:val="33"/>
              </w:numPr>
              <w:ind w:left="0"/>
              <w:jc w:val="both"/>
            </w:pPr>
            <w:r w:rsidRPr="008816AE">
              <w:t xml:space="preserve">Содержание и условия применения технических регламентов. </w:t>
            </w:r>
          </w:p>
          <w:p w:rsidR="00F1399E" w:rsidRPr="008816AE" w:rsidRDefault="00F1399E" w:rsidP="003F0BF9">
            <w:pPr>
              <w:pStyle w:val="ListParagraph"/>
              <w:numPr>
                <w:ilvl w:val="0"/>
                <w:numId w:val="33"/>
              </w:numPr>
              <w:ind w:left="0"/>
              <w:jc w:val="both"/>
            </w:pPr>
            <w:r w:rsidRPr="008816AE">
              <w:t>Порядок разработки, принятия, изменения и отмены технического регламента.</w:t>
            </w:r>
          </w:p>
          <w:p w:rsidR="00F1399E" w:rsidRPr="008816AE" w:rsidRDefault="00F1399E" w:rsidP="003F0BF9">
            <w:pPr>
              <w:pStyle w:val="ListParagraph"/>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F1399E" w:rsidRPr="008816AE" w:rsidRDefault="00F1399E" w:rsidP="003F0BF9">
            <w:pPr>
              <w:pStyle w:val="ListParagraph"/>
              <w:numPr>
                <w:ilvl w:val="0"/>
                <w:numId w:val="34"/>
              </w:numPr>
              <w:ind w:left="0"/>
              <w:jc w:val="both"/>
            </w:pPr>
            <w:r w:rsidRPr="008816AE">
              <w:t>Легальное определение и признаки рекламы.</w:t>
            </w:r>
          </w:p>
          <w:p w:rsidR="00F1399E" w:rsidRPr="008816AE" w:rsidRDefault="00F1399E" w:rsidP="003F0BF9">
            <w:pPr>
              <w:pStyle w:val="ListParagraph"/>
              <w:numPr>
                <w:ilvl w:val="0"/>
                <w:numId w:val="34"/>
              </w:numPr>
              <w:ind w:left="0"/>
              <w:jc w:val="both"/>
            </w:pPr>
            <w:r w:rsidRPr="008816AE">
              <w:t xml:space="preserve"> Иные подходы к формулированию понятия «реклама» и определению ее признаков.</w:t>
            </w:r>
          </w:p>
          <w:p w:rsidR="00F1399E" w:rsidRPr="008816AE" w:rsidRDefault="00F1399E" w:rsidP="003F0BF9">
            <w:pPr>
              <w:pStyle w:val="ListParagraph"/>
              <w:numPr>
                <w:ilvl w:val="0"/>
                <w:numId w:val="34"/>
              </w:numPr>
              <w:ind w:left="0"/>
              <w:jc w:val="both"/>
            </w:pPr>
            <w:r w:rsidRPr="008816AE">
              <w:t xml:space="preserve"> Отграничение рекламы от нерекламной информации. </w:t>
            </w:r>
          </w:p>
          <w:p w:rsidR="00F1399E" w:rsidRPr="008816AE" w:rsidRDefault="00F1399E" w:rsidP="003F0BF9">
            <w:pPr>
              <w:pStyle w:val="ListParagraph"/>
              <w:numPr>
                <w:ilvl w:val="0"/>
                <w:numId w:val="34"/>
              </w:numPr>
              <w:ind w:left="0"/>
              <w:jc w:val="both"/>
            </w:pPr>
            <w:r w:rsidRPr="008816AE">
              <w:t xml:space="preserve">Реклама как публичная оферта и как предложение делать оферты. </w:t>
            </w:r>
          </w:p>
          <w:p w:rsidR="00F1399E" w:rsidRPr="008816AE" w:rsidRDefault="00F1399E" w:rsidP="003F0BF9">
            <w:pPr>
              <w:pStyle w:val="ListParagraph"/>
              <w:numPr>
                <w:ilvl w:val="0"/>
                <w:numId w:val="34"/>
              </w:numPr>
              <w:ind w:left="0"/>
              <w:jc w:val="both"/>
            </w:pPr>
            <w:r w:rsidRPr="008816AE">
              <w:t xml:space="preserve">Классификации рекламы по различным основаниям. </w:t>
            </w:r>
          </w:p>
          <w:p w:rsidR="00F1399E" w:rsidRPr="008816AE" w:rsidRDefault="00F1399E" w:rsidP="003F0BF9">
            <w:pPr>
              <w:pStyle w:val="ListParagraph"/>
              <w:numPr>
                <w:ilvl w:val="0"/>
                <w:numId w:val="34"/>
              </w:numPr>
              <w:ind w:left="0"/>
              <w:jc w:val="both"/>
            </w:pPr>
            <w:r w:rsidRPr="008816AE">
              <w:t xml:space="preserve">Надлежащая и ненадлежащая реклама, виды ненадлежащей рекламы. </w:t>
            </w:r>
          </w:p>
        </w:tc>
      </w:tr>
    </w:tbl>
    <w:p w:rsidR="00F1399E" w:rsidRPr="008816AE" w:rsidRDefault="00F1399E" w:rsidP="00EE6EA6">
      <w:pPr>
        <w:jc w:val="center"/>
      </w:pPr>
    </w:p>
    <w:p w:rsidR="00F1399E" w:rsidRPr="00AB291E" w:rsidRDefault="00F1399E" w:rsidP="00EE6EA6">
      <w:pPr>
        <w:pStyle w:val="ListParagraph"/>
        <w:numPr>
          <w:ilvl w:val="2"/>
          <w:numId w:val="32"/>
        </w:numPr>
        <w:jc w:val="center"/>
        <w:rPr>
          <w:b/>
          <w:bCs/>
        </w:rPr>
      </w:pPr>
      <w:r w:rsidRPr="00AB291E">
        <w:rPr>
          <w:b/>
          <w:bCs/>
        </w:rPr>
        <w:t>Содержание практических занятий</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584"/>
        <w:gridCol w:w="2674"/>
        <w:gridCol w:w="6487"/>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2674" w:type="dxa"/>
          </w:tcPr>
          <w:p w:rsidR="00F1399E" w:rsidRPr="003F0BF9" w:rsidRDefault="00F1399E" w:rsidP="003F0BF9">
            <w:pPr>
              <w:jc w:val="center"/>
              <w:rPr>
                <w:b/>
              </w:rPr>
            </w:pPr>
            <w:r w:rsidRPr="003F0BF9">
              <w:rPr>
                <w:b/>
              </w:rPr>
              <w:t>Наименование темы (раздела) дисциплины</w:t>
            </w:r>
          </w:p>
        </w:tc>
        <w:tc>
          <w:tcPr>
            <w:tcW w:w="6487" w:type="dxa"/>
          </w:tcPr>
          <w:p w:rsidR="00F1399E" w:rsidRPr="003F0BF9" w:rsidRDefault="00F1399E" w:rsidP="003F0BF9">
            <w:pPr>
              <w:jc w:val="center"/>
              <w:rPr>
                <w:b/>
              </w:rPr>
            </w:pPr>
            <w:r w:rsidRPr="003F0BF9">
              <w:rPr>
                <w:b/>
              </w:rPr>
              <w:t>Содержание практического занятия</w:t>
            </w:r>
          </w:p>
        </w:tc>
      </w:tr>
      <w:tr w:rsidR="00F1399E" w:rsidRPr="008816AE" w:rsidTr="003F0BF9">
        <w:trPr>
          <w:jc w:val="center"/>
        </w:trPr>
        <w:tc>
          <w:tcPr>
            <w:tcW w:w="584" w:type="dxa"/>
          </w:tcPr>
          <w:p w:rsidR="00F1399E" w:rsidRPr="008816AE" w:rsidRDefault="00F1399E" w:rsidP="003F0BF9">
            <w:pPr>
              <w:pStyle w:val="ListParagraph"/>
              <w:ind w:left="0"/>
            </w:pPr>
            <w:r>
              <w:t>1.</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487" w:type="dxa"/>
          </w:tcPr>
          <w:p w:rsidR="00F1399E" w:rsidRPr="003F0BF9" w:rsidRDefault="00F1399E" w:rsidP="003F0BF9">
            <w:pPr>
              <w:pStyle w:val="ConsPlusNormal"/>
              <w:widowControl/>
              <w:adjustRightInd w:val="0"/>
              <w:ind w:firstLine="28"/>
              <w:rPr>
                <w:sz w:val="24"/>
                <w:szCs w:val="24"/>
              </w:rPr>
            </w:pPr>
            <w:r w:rsidRPr="003F0BF9">
              <w:rPr>
                <w:sz w:val="24"/>
                <w:szCs w:val="24"/>
              </w:rPr>
              <w:t>Понятие финансов и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Дайте понятие финансов как экономической, материальной и правовой категории.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Дайте определение финансовой системы и ее элементов (институтов)</w:t>
            </w:r>
          </w:p>
          <w:p w:rsidR="00F1399E" w:rsidRPr="003F0BF9" w:rsidRDefault="00F1399E" w:rsidP="003F0BF9">
            <w:pPr>
              <w:pStyle w:val="ConsPlusNormal"/>
              <w:numPr>
                <w:ilvl w:val="0"/>
                <w:numId w:val="13"/>
              </w:numPr>
              <w:adjustRightInd w:val="0"/>
              <w:ind w:left="0"/>
              <w:rPr>
                <w:sz w:val="24"/>
                <w:szCs w:val="24"/>
                <w:lang/>
              </w:rPr>
            </w:pPr>
            <w:r w:rsidRPr="003F0BF9">
              <w:rPr>
                <w:sz w:val="24"/>
                <w:szCs w:val="24"/>
                <w:lang/>
              </w:rPr>
              <w:t>Нарисуйте схему, раскрывающую основные элементы  финансовой системы РФ.</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Назовите методы осуществления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Какие органы государственной власти осуществляют финансовую деятельность.</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Назовите специальные органы государственной власти, которые осуществляют финансовую деятельность.</w:t>
            </w:r>
          </w:p>
          <w:p w:rsidR="00F1399E" w:rsidRPr="003F0BF9" w:rsidRDefault="00F1399E" w:rsidP="003F0BF9">
            <w:pPr>
              <w:pStyle w:val="ConsPlusNormal"/>
              <w:numPr>
                <w:ilvl w:val="0"/>
                <w:numId w:val="13"/>
              </w:numPr>
              <w:adjustRightInd w:val="0"/>
              <w:ind w:left="0"/>
              <w:rPr>
                <w:sz w:val="24"/>
                <w:szCs w:val="24"/>
              </w:rPr>
            </w:pPr>
            <w:r w:rsidRPr="003F0BF9">
              <w:rPr>
                <w:sz w:val="24"/>
                <w:szCs w:val="24"/>
              </w:rPr>
              <w:t>Что такое финансово-правовой акт?</w:t>
            </w:r>
          </w:p>
          <w:p w:rsidR="00F1399E" w:rsidRPr="003F0BF9" w:rsidRDefault="00F1399E" w:rsidP="003F0BF9">
            <w:pPr>
              <w:pStyle w:val="ConsPlusNormal"/>
              <w:numPr>
                <w:ilvl w:val="0"/>
                <w:numId w:val="13"/>
              </w:numPr>
              <w:adjustRightInd w:val="0"/>
              <w:ind w:left="0"/>
              <w:rPr>
                <w:sz w:val="24"/>
                <w:szCs w:val="24"/>
              </w:rPr>
            </w:pPr>
            <w:r w:rsidRPr="003F0BF9">
              <w:rPr>
                <w:sz w:val="24"/>
                <w:szCs w:val="24"/>
              </w:rPr>
              <w:t>Проанализируйте правовое положение Министерства Финансов РФ.</w:t>
            </w:r>
          </w:p>
          <w:p w:rsidR="00F1399E" w:rsidRPr="003F0BF9" w:rsidRDefault="00F1399E" w:rsidP="003F0BF9">
            <w:pPr>
              <w:pStyle w:val="ConsPlusNormal"/>
              <w:adjustRightInd w:val="0"/>
              <w:rPr>
                <w:sz w:val="24"/>
                <w:szCs w:val="24"/>
              </w:rPr>
            </w:pPr>
            <w:r w:rsidRPr="003F0BF9">
              <w:rPr>
                <w:sz w:val="24"/>
                <w:szCs w:val="24"/>
              </w:rPr>
              <w:t>Понятие финансового права</w:t>
            </w:r>
          </w:p>
          <w:p w:rsidR="00F1399E" w:rsidRPr="003F0BF9" w:rsidRDefault="00F1399E" w:rsidP="003F0BF9">
            <w:pPr>
              <w:pStyle w:val="ConsPlusNormal"/>
              <w:adjustRightInd w:val="0"/>
              <w:rPr>
                <w:sz w:val="24"/>
                <w:szCs w:val="24"/>
              </w:rPr>
            </w:pPr>
            <w:r w:rsidRPr="003F0BF9">
              <w:rPr>
                <w:sz w:val="24"/>
                <w:szCs w:val="24"/>
              </w:rPr>
              <w:t>Сформулируйте определение понятия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предметом финансового права?</w:t>
            </w:r>
          </w:p>
          <w:p w:rsidR="00F1399E" w:rsidRPr="003F0BF9" w:rsidRDefault="00F1399E" w:rsidP="003F0BF9">
            <w:pPr>
              <w:pStyle w:val="ConsPlusNormal"/>
              <w:adjustRightInd w:val="0"/>
              <w:rPr>
                <w:sz w:val="24"/>
                <w:szCs w:val="24"/>
              </w:rPr>
            </w:pPr>
            <w:r w:rsidRPr="003F0BF9">
              <w:rPr>
                <w:sz w:val="24"/>
                <w:szCs w:val="24"/>
              </w:rPr>
              <w:t>Охарактеризуйте основной метод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понимается под системой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источниками финансового права?</w:t>
            </w:r>
          </w:p>
          <w:p w:rsidR="00F1399E" w:rsidRPr="003F0BF9" w:rsidRDefault="00F1399E" w:rsidP="003F0BF9">
            <w:pPr>
              <w:pStyle w:val="ConsPlusNormal"/>
              <w:adjustRightInd w:val="0"/>
              <w:ind w:left="28"/>
              <w:rPr>
                <w:sz w:val="24"/>
                <w:szCs w:val="24"/>
              </w:rPr>
            </w:pPr>
            <w:r w:rsidRPr="003F0BF9">
              <w:rPr>
                <w:sz w:val="24"/>
                <w:szCs w:val="24"/>
              </w:rPr>
              <w:t>Сформулируйте понятие финансово-правовой нормы (нормы финансового права).</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нормам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означает императивный характер финансово-правовых норм? В чем он проявляется?</w:t>
            </w:r>
          </w:p>
          <w:p w:rsidR="00F1399E" w:rsidRPr="003F0BF9" w:rsidRDefault="00F1399E" w:rsidP="003F0BF9">
            <w:pPr>
              <w:pStyle w:val="ConsPlusNormal"/>
              <w:adjustRightInd w:val="0"/>
              <w:rPr>
                <w:sz w:val="24"/>
                <w:szCs w:val="24"/>
              </w:rPr>
            </w:pPr>
            <w:r w:rsidRPr="003F0BF9">
              <w:rPr>
                <w:sz w:val="24"/>
                <w:szCs w:val="24"/>
              </w:rPr>
              <w:t>Что понимается под материальными и процессуальными финансово-правовыми нормами?</w:t>
            </w:r>
          </w:p>
          <w:p w:rsidR="00F1399E" w:rsidRPr="003F0BF9" w:rsidRDefault="00F1399E" w:rsidP="003F0BF9">
            <w:pPr>
              <w:pStyle w:val="ConsPlusNormal"/>
              <w:adjustRightInd w:val="0"/>
              <w:rPr>
                <w:sz w:val="24"/>
                <w:szCs w:val="24"/>
              </w:rPr>
            </w:pPr>
            <w:r w:rsidRPr="003F0BF9">
              <w:rPr>
                <w:sz w:val="24"/>
                <w:szCs w:val="24"/>
              </w:rPr>
              <w:t>Каковы особенности финансово-правовых санкций?</w:t>
            </w:r>
          </w:p>
          <w:p w:rsidR="00F1399E" w:rsidRPr="003F0BF9" w:rsidRDefault="00F1399E" w:rsidP="003F0BF9">
            <w:pPr>
              <w:pStyle w:val="ConsPlusNormal"/>
              <w:numPr>
                <w:ilvl w:val="0"/>
                <w:numId w:val="14"/>
              </w:numPr>
              <w:tabs>
                <w:tab w:val="num" w:pos="-108"/>
              </w:tabs>
              <w:adjustRightInd w:val="0"/>
              <w:ind w:left="0" w:hanging="256"/>
              <w:rPr>
                <w:sz w:val="24"/>
                <w:szCs w:val="24"/>
              </w:rPr>
            </w:pPr>
            <w:r w:rsidRPr="003F0BF9">
              <w:rPr>
                <w:sz w:val="24"/>
                <w:szCs w:val="24"/>
              </w:rPr>
              <w:t>Сформулируйте понятие финансового правоотношения.</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финансовым правоотношениям?</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2.</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487" w:type="dxa"/>
          </w:tcPr>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финансовым контролем? Каково его значение?</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формами финансового контроля? Назовите их.</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Охарактеризуйте ревизию как форму финансового контроля, виды ревизий. Каково значение и порядок оформления акта ревизии?</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финансовой дисциплиной?</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Какие органы осуществляют финансовый контроль?</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В чем разница между аудиторской деятельностью и аудитом?</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Перечислите основания проведения обязательного аудита.</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3.</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487" w:type="dxa"/>
          </w:tcPr>
          <w:p w:rsidR="00F1399E" w:rsidRPr="003F0BF9" w:rsidRDefault="00F1399E" w:rsidP="003F0BF9">
            <w:pPr>
              <w:pStyle w:val="ConsPlusNormal"/>
              <w:adjustRightInd w:val="0"/>
              <w:rPr>
                <w:sz w:val="24"/>
                <w:szCs w:val="24"/>
              </w:rPr>
            </w:pPr>
            <w:r w:rsidRPr="003F0BF9">
              <w:rPr>
                <w:sz w:val="24"/>
                <w:szCs w:val="24"/>
              </w:rPr>
              <w:t>Денежная система</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Дайте определение понятия денег. Каковы основные функции денег.</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Из каких составных элементов состоит денежная система любой страны? Дайте определение понятия денежной системы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Каковы основные источники правового регулирования отношений в сфере денежного обращения?</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 xml:space="preserve">Что означает понятие «денежная масса»? </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Кто (какой орган) обладает правом на эмиссию денег в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Каково содержание понятия денежного обращения?</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В каких формах осуществляется денежное обращение в РФ?</w:t>
            </w:r>
          </w:p>
          <w:p w:rsidR="00F1399E" w:rsidRPr="003F0BF9" w:rsidRDefault="00F1399E" w:rsidP="003F0BF9">
            <w:pPr>
              <w:pStyle w:val="ConsPlusNormal"/>
              <w:adjustRightInd w:val="0"/>
              <w:rPr>
                <w:sz w:val="24"/>
                <w:szCs w:val="24"/>
              </w:rPr>
            </w:pPr>
            <w:r w:rsidRPr="003F0BF9">
              <w:rPr>
                <w:sz w:val="24"/>
                <w:szCs w:val="24"/>
              </w:rPr>
              <w:t>Платежная система</w:t>
            </w:r>
          </w:p>
          <w:p w:rsidR="00F1399E" w:rsidRPr="003F0BF9" w:rsidRDefault="00F1399E" w:rsidP="003F0BF9">
            <w:pPr>
              <w:pStyle w:val="ConsPlusNormal"/>
              <w:numPr>
                <w:ilvl w:val="0"/>
                <w:numId w:val="20"/>
              </w:numPr>
              <w:adjustRightInd w:val="0"/>
              <w:ind w:left="0"/>
              <w:rPr>
                <w:sz w:val="24"/>
                <w:szCs w:val="24"/>
              </w:rPr>
            </w:pPr>
            <w:r w:rsidRPr="003F0BF9">
              <w:rPr>
                <w:sz w:val="24"/>
                <w:szCs w:val="24"/>
              </w:rPr>
              <w:t>Понятие платежной</w:t>
            </w:r>
          </w:p>
          <w:p w:rsidR="00F1399E" w:rsidRPr="003F0BF9" w:rsidRDefault="00F1399E" w:rsidP="009A36F7">
            <w:pPr>
              <w:pStyle w:val="ConsPlusNormal"/>
              <w:rPr>
                <w:sz w:val="24"/>
                <w:szCs w:val="24"/>
              </w:rPr>
            </w:pPr>
            <w:r w:rsidRPr="003F0BF9">
              <w:rPr>
                <w:sz w:val="24"/>
                <w:szCs w:val="24"/>
              </w:rPr>
              <w:t>системы и ее элементов. Что понимают под платежной системой? Какова ее структура?</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Назовите основные принципы осуществления безналичных  расчетов.</w:t>
            </w:r>
          </w:p>
          <w:p w:rsidR="00F1399E" w:rsidRPr="003F0BF9" w:rsidRDefault="00F1399E" w:rsidP="003F0BF9">
            <w:pPr>
              <w:pStyle w:val="ConsPlusNormal"/>
              <w:numPr>
                <w:ilvl w:val="0"/>
                <w:numId w:val="20"/>
              </w:numPr>
              <w:adjustRightInd w:val="0"/>
              <w:ind w:left="0"/>
              <w:rPr>
                <w:sz w:val="24"/>
                <w:szCs w:val="24"/>
              </w:rPr>
            </w:pPr>
            <w:r w:rsidRPr="003F0BF9">
              <w:rPr>
                <w:sz w:val="24"/>
                <w:szCs w:val="24"/>
              </w:rPr>
              <w:t>Какова роль центрального</w:t>
            </w:r>
          </w:p>
          <w:p w:rsidR="00F1399E" w:rsidRPr="003F0BF9" w:rsidRDefault="00F1399E" w:rsidP="009A36F7">
            <w:pPr>
              <w:pStyle w:val="ConsPlusNormal"/>
              <w:rPr>
                <w:sz w:val="24"/>
                <w:szCs w:val="24"/>
              </w:rPr>
            </w:pPr>
            <w:r w:rsidRPr="003F0BF9">
              <w:rPr>
                <w:sz w:val="24"/>
                <w:szCs w:val="24"/>
              </w:rPr>
              <w:t>банка в современной</w:t>
            </w:r>
          </w:p>
          <w:p w:rsidR="00F1399E" w:rsidRPr="003F0BF9" w:rsidRDefault="00F1399E" w:rsidP="003F0BF9">
            <w:pPr>
              <w:pStyle w:val="ConsPlusNormal"/>
              <w:widowControl/>
              <w:rPr>
                <w:sz w:val="24"/>
                <w:szCs w:val="24"/>
              </w:rPr>
            </w:pPr>
            <w:r w:rsidRPr="003F0BF9">
              <w:rPr>
                <w:sz w:val="24"/>
                <w:szCs w:val="24"/>
              </w:rPr>
              <w:t>платежной системе?</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Какими нормативно-правовыми актами регулируется осуществление безналичных расчетов в РФ?</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Какими нормативно-правовыми актами регулируется осуществление наличных расчетов в РФ?</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Понятие расчетного документа.</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Формы безналичных расчетов.</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4.</w:t>
            </w:r>
          </w:p>
        </w:tc>
        <w:tc>
          <w:tcPr>
            <w:tcW w:w="2674" w:type="dxa"/>
          </w:tcPr>
          <w:p w:rsidR="00F1399E" w:rsidRPr="008816AE" w:rsidRDefault="00F1399E" w:rsidP="003F0BF9">
            <w:pPr>
              <w:jc w:val="both"/>
            </w:pPr>
            <w:r w:rsidRPr="008816AE">
              <w:t>Тема 4. Общая характеристика подотраслей финансового права</w:t>
            </w:r>
          </w:p>
        </w:tc>
        <w:tc>
          <w:tcPr>
            <w:tcW w:w="6487" w:type="dxa"/>
          </w:tcPr>
          <w:p w:rsidR="00F1399E" w:rsidRPr="003F0BF9" w:rsidRDefault="00F1399E" w:rsidP="003F0BF9">
            <w:pPr>
              <w:pStyle w:val="BodyText"/>
              <w:tabs>
                <w:tab w:val="left" w:pos="41"/>
              </w:tabs>
              <w:spacing w:after="0"/>
              <w:rPr>
                <w:sz w:val="24"/>
                <w:szCs w:val="24"/>
              </w:rPr>
            </w:pPr>
            <w:r w:rsidRPr="003F0BF9">
              <w:rPr>
                <w:sz w:val="24"/>
                <w:szCs w:val="24"/>
              </w:rPr>
              <w:t>Бюджетное право</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В каких аспектах можно определить понятие бюджета?</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консолидированный бюджет РФ? Для чего составляется консолидированный бюджет?</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бюджетное право?</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Определите понятие бюджетных правоотношений.</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Охарактеризуйте круг субъектов бюджетных отношений.</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Каково основное содержание БК РФ?</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Определите понятие бюджетного устройства.</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субвенция в бюджетных отношениях? Чем она отличается от субсидии?</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дотация? Чем она отличается от субвенции и субсидии?</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бюджетная система? Какие принципы бюджетного устройства закреплены законодательством?</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Что такое бюджетная классификация?</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Какие фонды создаются в рамках бюджетов? Каково их назначение?</w:t>
            </w:r>
          </w:p>
          <w:p w:rsidR="00F1399E" w:rsidRPr="003F0BF9" w:rsidRDefault="00F1399E" w:rsidP="003F0BF9">
            <w:pPr>
              <w:pStyle w:val="BodyText"/>
              <w:tabs>
                <w:tab w:val="left" w:pos="41"/>
              </w:tabs>
              <w:spacing w:after="0"/>
              <w:jc w:val="both"/>
              <w:rPr>
                <w:sz w:val="24"/>
                <w:szCs w:val="24"/>
              </w:rPr>
            </w:pPr>
            <w:r w:rsidRPr="003F0BF9">
              <w:rPr>
                <w:sz w:val="24"/>
                <w:szCs w:val="24"/>
              </w:rPr>
              <w:t>Назовите бюджетные полномочия РФ, субъектов РФ и муниципальных образований.</w:t>
            </w:r>
          </w:p>
          <w:p w:rsidR="00F1399E" w:rsidRPr="008816AE" w:rsidRDefault="00F1399E" w:rsidP="003F0BF9">
            <w:pPr>
              <w:jc w:val="both"/>
            </w:pPr>
            <w:r w:rsidRPr="008816AE">
              <w:t>Налоговое право</w:t>
            </w:r>
            <w:r>
              <w:t xml:space="preserve">. </w:t>
            </w:r>
            <w:r w:rsidRPr="008816AE">
              <w:t>Определите понятие налога. Какие юридические признаки свойственны налогу?</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Определите понятие сбора. Чем он отличается от налога?</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Какую роль выполняет налог?</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Что понимается в российском законодательстве под системой налогов и сборов? Какие платежи объединены этим понятием?</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Определите понятие  предмет налогового права.</w:t>
            </w:r>
          </w:p>
          <w:p w:rsidR="00F1399E" w:rsidRPr="003F0BF9" w:rsidRDefault="00F1399E" w:rsidP="003F0BF9">
            <w:pPr>
              <w:pStyle w:val="BodyText"/>
              <w:numPr>
                <w:ilvl w:val="0"/>
                <w:numId w:val="26"/>
              </w:numPr>
              <w:tabs>
                <w:tab w:val="left" w:pos="268"/>
              </w:tabs>
              <w:spacing w:after="0"/>
              <w:ind w:left="0"/>
              <w:rPr>
                <w:sz w:val="24"/>
                <w:szCs w:val="24"/>
              </w:rPr>
            </w:pPr>
            <w:r w:rsidRPr="003F0BF9">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F1399E" w:rsidRPr="003F0BF9" w:rsidRDefault="00F1399E" w:rsidP="003F0BF9">
            <w:pPr>
              <w:pStyle w:val="BodyText"/>
              <w:tabs>
                <w:tab w:val="left" w:pos="268"/>
              </w:tabs>
              <w:spacing w:after="0"/>
              <w:jc w:val="both"/>
              <w:rPr>
                <w:sz w:val="24"/>
                <w:szCs w:val="24"/>
              </w:rPr>
            </w:pPr>
            <w:r w:rsidRPr="003F0BF9">
              <w:rPr>
                <w:sz w:val="24"/>
                <w:szCs w:val="24"/>
              </w:rPr>
              <w:t>Охарактеризуйте содержание Налогового кодекса РФ.</w:t>
            </w:r>
          </w:p>
          <w:p w:rsidR="00F1399E" w:rsidRPr="003F0BF9" w:rsidRDefault="00F1399E" w:rsidP="003F0BF9">
            <w:pPr>
              <w:jc w:val="both"/>
              <w:rPr>
                <w:bCs/>
              </w:rPr>
            </w:pPr>
            <w:r w:rsidRPr="008816AE">
              <w:t>Банковское право</w:t>
            </w:r>
            <w:r>
              <w:t xml:space="preserve">. </w:t>
            </w:r>
            <w:r w:rsidRPr="003F0BF9">
              <w:rPr>
                <w:bCs/>
              </w:rPr>
              <w:t>Понятие и предмет банковского права.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Источники банковского права.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Банковская система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Правовой статус кредитных организаций. Понятие и признаки кредитных организаций. Виды кредитных организаций.</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Правовой статус Банка России.</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Договор банковского вклада: понятие, содержание.</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Страхование вкладов физических лиц в банках Российской Федерации.</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Правовое положение Агентства по страхованию вкладов</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Банковская тайна.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Банковское кредитование: понятие, принципы.</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Кредитный договор. Понятие и форма договора. Стороны, права и обязанности сторон</w:t>
            </w:r>
          </w:p>
          <w:p w:rsidR="00F1399E" w:rsidRPr="008816AE" w:rsidRDefault="00F1399E" w:rsidP="003F0BF9">
            <w:pPr>
              <w:jc w:val="both"/>
            </w:pPr>
            <w:r w:rsidRPr="008816AE">
              <w:t>Страховое право</w:t>
            </w:r>
            <w:r>
              <w:t xml:space="preserve">. </w:t>
            </w:r>
            <w:r w:rsidRPr="008816AE">
              <w:t>Что представляет собой страхование как экономическая  и правовая категория?</w:t>
            </w:r>
          </w:p>
          <w:p w:rsidR="00F1399E" w:rsidRPr="003F0BF9" w:rsidRDefault="00F1399E" w:rsidP="003F0BF9">
            <w:pPr>
              <w:pStyle w:val="ConsPlusNormal"/>
              <w:widowControl/>
              <w:numPr>
                <w:ilvl w:val="0"/>
                <w:numId w:val="28"/>
              </w:numPr>
              <w:adjustRightInd w:val="0"/>
              <w:ind w:left="0"/>
              <w:rPr>
                <w:sz w:val="24"/>
                <w:szCs w:val="24"/>
              </w:rPr>
            </w:pPr>
            <w:r w:rsidRPr="003F0BF9">
              <w:rPr>
                <w:sz w:val="24"/>
                <w:szCs w:val="24"/>
              </w:rPr>
              <w:t>Назовите функции страхования.Виды страхования.</w:t>
            </w:r>
          </w:p>
          <w:p w:rsidR="00F1399E" w:rsidRPr="003F0BF9" w:rsidRDefault="00F1399E" w:rsidP="003F0BF9">
            <w:pPr>
              <w:pStyle w:val="BodyText"/>
              <w:numPr>
                <w:ilvl w:val="0"/>
                <w:numId w:val="28"/>
              </w:numPr>
              <w:tabs>
                <w:tab w:val="left" w:pos="900"/>
              </w:tabs>
              <w:spacing w:after="0"/>
              <w:ind w:left="0"/>
              <w:rPr>
                <w:sz w:val="24"/>
                <w:szCs w:val="24"/>
              </w:rPr>
            </w:pPr>
            <w:r w:rsidRPr="003F0BF9">
              <w:rPr>
                <w:sz w:val="24"/>
                <w:szCs w:val="24"/>
              </w:rPr>
              <w:t>Что понимается под страховыми правоотношениями?</w:t>
            </w:r>
          </w:p>
          <w:p w:rsidR="00F1399E" w:rsidRPr="003F0BF9" w:rsidRDefault="00F1399E" w:rsidP="003F0BF9">
            <w:pPr>
              <w:pStyle w:val="BodyText"/>
              <w:numPr>
                <w:ilvl w:val="0"/>
                <w:numId w:val="28"/>
              </w:numPr>
              <w:tabs>
                <w:tab w:val="left" w:pos="900"/>
              </w:tabs>
              <w:spacing w:after="0"/>
              <w:ind w:left="0"/>
              <w:rPr>
                <w:sz w:val="24"/>
                <w:szCs w:val="24"/>
              </w:rPr>
            </w:pPr>
            <w:r w:rsidRPr="003F0BF9">
              <w:rPr>
                <w:sz w:val="24"/>
                <w:szCs w:val="24"/>
              </w:rPr>
              <w:t>По каким направлениям осуществляется государственное регулирование страховой деятельности?</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5.</w:t>
            </w:r>
          </w:p>
        </w:tc>
        <w:tc>
          <w:tcPr>
            <w:tcW w:w="2674"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487" w:type="dxa"/>
          </w:tcPr>
          <w:p w:rsidR="00F1399E" w:rsidRPr="008816AE" w:rsidRDefault="00F1399E" w:rsidP="009A36F7">
            <w:r w:rsidRPr="008816AE">
              <w:t>Предпринимательская деятельность</w:t>
            </w:r>
          </w:p>
          <w:p w:rsidR="00F1399E" w:rsidRPr="008816AE" w:rsidRDefault="00F1399E" w:rsidP="009A36F7">
            <w:r w:rsidRPr="008816AE">
              <w:t xml:space="preserve">Содержание права на осуществление предпринимательской деятельности. </w:t>
            </w:r>
          </w:p>
          <w:p w:rsidR="00F1399E" w:rsidRPr="008816AE" w:rsidRDefault="00F1399E" w:rsidP="009A36F7">
            <w:r w:rsidRPr="008816AE">
              <w:t xml:space="preserve">Организационно-правовые формы предпринимательской деятельности. </w:t>
            </w:r>
          </w:p>
          <w:p w:rsidR="00F1399E" w:rsidRPr="008816AE" w:rsidRDefault="00F1399E" w:rsidP="009A36F7">
            <w:r w:rsidRPr="008816AE">
              <w:t xml:space="preserve">Виды и формы предпринимательской деятельности. </w:t>
            </w:r>
          </w:p>
          <w:p w:rsidR="00F1399E" w:rsidRPr="008816AE" w:rsidRDefault="00F1399E" w:rsidP="009A36F7">
            <w:r w:rsidRPr="008816AE">
              <w:t xml:space="preserve">Виды и формы государственного регулирования предпринимательской деятельности. </w:t>
            </w:r>
          </w:p>
          <w:p w:rsidR="00F1399E" w:rsidRPr="008816AE" w:rsidRDefault="00F1399E" w:rsidP="009A36F7">
            <w:r w:rsidRPr="008816AE">
              <w:t xml:space="preserve">Система требования, предъявляемых к предпринимательской деятельности. </w:t>
            </w:r>
          </w:p>
          <w:p w:rsidR="00F1399E" w:rsidRPr="008816AE" w:rsidRDefault="00F1399E" w:rsidP="009A36F7">
            <w:r w:rsidRPr="008816AE">
              <w:t>Государственный контроль за осуществлением предпринимательской деятельности.</w:t>
            </w:r>
          </w:p>
          <w:p w:rsidR="00F1399E" w:rsidRPr="008816AE" w:rsidRDefault="00F1399E" w:rsidP="009A36F7">
            <w:r w:rsidRPr="008816AE">
              <w:t>Предпринимательское право</w:t>
            </w:r>
          </w:p>
          <w:p w:rsidR="00F1399E" w:rsidRPr="008816AE" w:rsidRDefault="00F1399E" w:rsidP="003F0BF9">
            <w:pPr>
              <w:suppressAutoHyphens/>
              <w:rPr>
                <w:lang w:eastAsia="ar-SA"/>
              </w:rPr>
            </w:pPr>
            <w:r w:rsidRPr="008816AE">
              <w:rPr>
                <w:lang w:eastAsia="ar-SA"/>
              </w:rPr>
              <w:t xml:space="preserve">Предмет и метод предпринимательского права. </w:t>
            </w:r>
          </w:p>
          <w:p w:rsidR="00F1399E" w:rsidRPr="008816AE" w:rsidRDefault="00F1399E" w:rsidP="003F0BF9">
            <w:pPr>
              <w:suppressAutoHyphens/>
              <w:rPr>
                <w:lang w:eastAsia="ar-SA"/>
              </w:rPr>
            </w:pPr>
            <w:r w:rsidRPr="008816AE">
              <w:rPr>
                <w:lang w:eastAsia="ar-SA"/>
              </w:rPr>
              <w:t xml:space="preserve">Наука предпринимательского права. </w:t>
            </w:r>
          </w:p>
          <w:p w:rsidR="00F1399E" w:rsidRPr="008816AE" w:rsidRDefault="00F1399E" w:rsidP="003F0BF9">
            <w:pPr>
              <w:suppressAutoHyphens/>
              <w:rPr>
                <w:lang w:eastAsia="ar-SA"/>
              </w:rPr>
            </w:pPr>
            <w:r w:rsidRPr="008816AE">
              <w:rPr>
                <w:lang w:eastAsia="ar-SA"/>
              </w:rPr>
              <w:t xml:space="preserve">Принципы предпринимательского права. </w:t>
            </w:r>
          </w:p>
          <w:p w:rsidR="00F1399E" w:rsidRPr="008816AE" w:rsidRDefault="00F1399E" w:rsidP="003F0BF9">
            <w:pPr>
              <w:suppressAutoHyphens/>
              <w:rPr>
                <w:lang w:eastAsia="ar-SA"/>
              </w:rPr>
            </w:pPr>
            <w:r w:rsidRPr="008816AE">
              <w:rPr>
                <w:lang w:eastAsia="ar-SA"/>
              </w:rPr>
              <w:t xml:space="preserve">Источники предпринимательского права. </w:t>
            </w:r>
          </w:p>
          <w:p w:rsidR="00F1399E" w:rsidRPr="008816AE" w:rsidRDefault="00F1399E" w:rsidP="003F0BF9">
            <w:pPr>
              <w:suppressAutoHyphens/>
            </w:pPr>
            <w:r w:rsidRPr="008816AE">
              <w:rPr>
                <w:lang w:eastAsia="ar-SA"/>
              </w:rPr>
              <w:t>Отношения предпринимательства и их правовое регулирование.</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6.</w:t>
            </w:r>
          </w:p>
        </w:tc>
        <w:tc>
          <w:tcPr>
            <w:tcW w:w="2674" w:type="dxa"/>
          </w:tcPr>
          <w:p w:rsidR="00F1399E" w:rsidRPr="008816AE" w:rsidRDefault="00F1399E" w:rsidP="003F0BF9">
            <w:pPr>
              <w:jc w:val="both"/>
            </w:pPr>
            <w:r w:rsidRPr="008816AE">
              <w:t>Тема 6. Субъекты предпринимательской деятельности</w:t>
            </w:r>
          </w:p>
        </w:tc>
        <w:tc>
          <w:tcPr>
            <w:tcW w:w="6487" w:type="dxa"/>
          </w:tcPr>
          <w:p w:rsidR="00F1399E" w:rsidRPr="008816AE" w:rsidRDefault="00F1399E" w:rsidP="007C4193">
            <w:r w:rsidRPr="008816AE">
              <w:t>Общее понятие субъектов предпринимательской деятельности</w:t>
            </w:r>
          </w:p>
          <w:p w:rsidR="00F1399E" w:rsidRPr="008816AE" w:rsidRDefault="00F1399E" w:rsidP="007C4193">
            <w:r w:rsidRPr="008816AE">
              <w:t>Индивидуальные предприниматели как субъекты коммерческой деятельности (общая характеристика).</w:t>
            </w:r>
          </w:p>
          <w:p w:rsidR="00F1399E" w:rsidRPr="008816AE" w:rsidRDefault="00F1399E" w:rsidP="007C4193">
            <w:r w:rsidRPr="008816AE">
              <w:t xml:space="preserve">Категории лиц, не имеющих права заниматься предпринимательской деятельностью. </w:t>
            </w:r>
          </w:p>
          <w:p w:rsidR="00F1399E" w:rsidRPr="008816AE" w:rsidRDefault="00F1399E" w:rsidP="007C4193">
            <w:r w:rsidRPr="008816AE">
              <w:t>Условия и порядок государственной регистрации физических лиц в качестве индивидуальных предпринимателей.</w:t>
            </w:r>
          </w:p>
          <w:p w:rsidR="00F1399E" w:rsidRPr="008816AE" w:rsidRDefault="00F1399E" w:rsidP="009A36F7">
            <w:r w:rsidRPr="008816AE">
              <w:t>Крестьянское фермерское хозяйство как субъект предпринимательского права.</w:t>
            </w:r>
          </w:p>
          <w:p w:rsidR="00F1399E" w:rsidRPr="008816AE" w:rsidRDefault="00F1399E" w:rsidP="009A36F7">
            <w:r w:rsidRPr="008816AE">
              <w:t>Понятие и признаки юридического лица. Развитие учения о юридических лицах в отечественной и иностранной науке гражданского права.</w:t>
            </w:r>
          </w:p>
          <w:p w:rsidR="00F1399E" w:rsidRPr="008816AE" w:rsidRDefault="00F1399E" w:rsidP="009A36F7">
            <w:r w:rsidRPr="008816AE">
              <w:t>Юридические лица как субъекты предпринимательского права.</w:t>
            </w:r>
          </w:p>
          <w:p w:rsidR="00F1399E" w:rsidRPr="008816AE" w:rsidRDefault="00F1399E" w:rsidP="009A36F7">
            <w:r w:rsidRPr="008816AE">
              <w:t>Общая и специальная правоспособность юридического лица.</w:t>
            </w:r>
          </w:p>
          <w:p w:rsidR="00F1399E" w:rsidRPr="008816AE" w:rsidRDefault="00F1399E" w:rsidP="009A36F7">
            <w:r w:rsidRPr="008816AE">
              <w:t>Регистрация, реорганизация, ликвидация юридического лица</w:t>
            </w:r>
          </w:p>
          <w:p w:rsidR="00F1399E" w:rsidRPr="008816AE" w:rsidRDefault="00F1399E" w:rsidP="009A36F7">
            <w:r w:rsidRPr="008816AE">
              <w:t>Регистрация юридического лица.</w:t>
            </w:r>
          </w:p>
          <w:p w:rsidR="00F1399E" w:rsidRPr="008816AE" w:rsidRDefault="00F1399E" w:rsidP="009A36F7">
            <w:r w:rsidRPr="008816AE">
              <w:t xml:space="preserve">Органы, осуществляющие государственную регистрацию юридических лиц. </w:t>
            </w:r>
          </w:p>
          <w:p w:rsidR="00F1399E" w:rsidRPr="008816AE" w:rsidRDefault="00F1399E" w:rsidP="009A36F7">
            <w:r w:rsidRPr="008816AE">
              <w:t xml:space="preserve">Реорганизация юридических лиц. </w:t>
            </w:r>
          </w:p>
          <w:p w:rsidR="00F1399E" w:rsidRPr="008816AE" w:rsidRDefault="00F1399E" w:rsidP="009A36F7">
            <w:r w:rsidRPr="008816AE">
              <w:t xml:space="preserve">Ликвидация юридического лица. </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7.</w:t>
            </w:r>
          </w:p>
        </w:tc>
        <w:tc>
          <w:tcPr>
            <w:tcW w:w="2674" w:type="dxa"/>
          </w:tcPr>
          <w:p w:rsidR="00F1399E" w:rsidRPr="008816AE" w:rsidRDefault="00F1399E" w:rsidP="003F0BF9">
            <w:pPr>
              <w:jc w:val="both"/>
            </w:pPr>
            <w:r w:rsidRPr="008816AE">
              <w:t>Тема 7. Правовые основы несостоятельности (банкротства).</w:t>
            </w:r>
          </w:p>
        </w:tc>
        <w:tc>
          <w:tcPr>
            <w:tcW w:w="6487" w:type="dxa"/>
          </w:tcPr>
          <w:p w:rsidR="00F1399E" w:rsidRPr="003F0BF9" w:rsidRDefault="00F1399E" w:rsidP="009A36F7">
            <w:pPr>
              <w:rPr>
                <w:bCs/>
              </w:rPr>
            </w:pPr>
            <w:r w:rsidRPr="003F0BF9">
              <w:rPr>
                <w:bCs/>
              </w:rPr>
              <w:t>Общее понятие и значение банкротства</w:t>
            </w:r>
          </w:p>
          <w:p w:rsidR="00F1399E" w:rsidRPr="008816AE" w:rsidRDefault="00F1399E" w:rsidP="009A36F7">
            <w:r w:rsidRPr="008816AE">
              <w:t xml:space="preserve">Понятие и правовое регулирование несостоятельности (банкротства). </w:t>
            </w:r>
          </w:p>
          <w:p w:rsidR="00F1399E" w:rsidRPr="008816AE" w:rsidRDefault="00F1399E" w:rsidP="009A36F7">
            <w:r w:rsidRPr="008816AE">
              <w:t xml:space="preserve">Процедура банкротства. </w:t>
            </w:r>
          </w:p>
          <w:p w:rsidR="00F1399E" w:rsidRPr="008816AE" w:rsidRDefault="00F1399E" w:rsidP="009A36F7">
            <w:r w:rsidRPr="008816AE">
              <w:t xml:space="preserve">Арбитражные управляющие. </w:t>
            </w:r>
          </w:p>
          <w:p w:rsidR="00F1399E" w:rsidRPr="008816AE" w:rsidRDefault="00F1399E" w:rsidP="009A36F7">
            <w:r w:rsidRPr="008816AE">
              <w:t xml:space="preserve">Собрание кредиторов. </w:t>
            </w:r>
          </w:p>
          <w:p w:rsidR="00F1399E" w:rsidRPr="008816AE" w:rsidRDefault="00F1399E" w:rsidP="009A36F7">
            <w:r w:rsidRPr="008816AE">
              <w:t>Процедуры банкротства</w:t>
            </w:r>
          </w:p>
          <w:p w:rsidR="00F1399E" w:rsidRPr="008816AE" w:rsidRDefault="00F1399E" w:rsidP="009A36F7">
            <w:r w:rsidRPr="008816AE">
              <w:t xml:space="preserve">Процедура наблюдения. </w:t>
            </w:r>
          </w:p>
          <w:p w:rsidR="00F1399E" w:rsidRPr="008816AE" w:rsidRDefault="00F1399E" w:rsidP="009A36F7">
            <w:r w:rsidRPr="008816AE">
              <w:t>Внешнее управление. Конкурсное производство. Мировое соглашение. Внесудебные процедуры.</w:t>
            </w:r>
          </w:p>
          <w:p w:rsidR="00F1399E" w:rsidRPr="008816AE" w:rsidRDefault="00F1399E" w:rsidP="009A36F7">
            <w:r w:rsidRPr="008816AE">
              <w:t>Несостоятельность (банкротство) индивидуальных предпринимателей.</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8.</w:t>
            </w:r>
          </w:p>
        </w:tc>
        <w:tc>
          <w:tcPr>
            <w:tcW w:w="2674"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487" w:type="dxa"/>
          </w:tcPr>
          <w:p w:rsidR="00F1399E" w:rsidRPr="008816AE" w:rsidRDefault="00F1399E" w:rsidP="003F0BF9">
            <w:pPr>
              <w:jc w:val="both"/>
            </w:pPr>
            <w:r w:rsidRPr="008816AE">
              <w:t>Правовое обеспечение качества товаров, работ, услуг</w:t>
            </w:r>
          </w:p>
          <w:p w:rsidR="00F1399E" w:rsidRPr="008816AE" w:rsidRDefault="00F1399E" w:rsidP="003F0BF9">
            <w:pPr>
              <w:jc w:val="both"/>
            </w:pPr>
            <w:r w:rsidRPr="008816AE">
              <w:t xml:space="preserve">Техническое регулирование, его соотношение со стандартизацией и сертификацией. </w:t>
            </w:r>
          </w:p>
          <w:p w:rsidR="00F1399E" w:rsidRPr="008816AE" w:rsidRDefault="00F1399E" w:rsidP="003F0BF9">
            <w:pPr>
              <w:jc w:val="both"/>
            </w:pPr>
            <w:r w:rsidRPr="008816AE">
              <w:t xml:space="preserve">Технические регламенты. </w:t>
            </w:r>
          </w:p>
          <w:p w:rsidR="00F1399E" w:rsidRPr="008816AE" w:rsidRDefault="00F1399E" w:rsidP="003F0BF9">
            <w:pPr>
              <w:jc w:val="both"/>
            </w:pPr>
            <w:r w:rsidRPr="008816AE">
              <w:t xml:space="preserve">Стандартизация. </w:t>
            </w:r>
          </w:p>
          <w:p w:rsidR="00F1399E" w:rsidRPr="008816AE" w:rsidRDefault="00F1399E" w:rsidP="003F0BF9">
            <w:pPr>
              <w:jc w:val="both"/>
            </w:pPr>
            <w:r w:rsidRPr="008816AE">
              <w:t xml:space="preserve">Подтверждение соответствия. </w:t>
            </w:r>
          </w:p>
          <w:p w:rsidR="00F1399E" w:rsidRPr="008816AE" w:rsidRDefault="00F1399E" w:rsidP="003F0BF9">
            <w:pPr>
              <w:jc w:val="both"/>
            </w:pPr>
            <w:r w:rsidRPr="008816AE">
              <w:t xml:space="preserve">Аккредитация органов по сертификации и испытательных лабораторий (центров). </w:t>
            </w:r>
          </w:p>
          <w:p w:rsidR="00F1399E" w:rsidRPr="008816AE" w:rsidRDefault="00F1399E" w:rsidP="003F0BF9">
            <w:pPr>
              <w:jc w:val="both"/>
            </w:pPr>
            <w:r w:rsidRPr="008816AE">
              <w:t xml:space="preserve">Ответственность за нарушение требований сертификации и стандартизации. </w:t>
            </w:r>
          </w:p>
          <w:p w:rsidR="00F1399E" w:rsidRPr="008816AE" w:rsidRDefault="00F1399E" w:rsidP="003F0BF9">
            <w:pPr>
              <w:jc w:val="both"/>
            </w:pPr>
            <w:r w:rsidRPr="008816AE">
              <w:t xml:space="preserve">Требования пожарной безопасности. </w:t>
            </w:r>
          </w:p>
          <w:p w:rsidR="00F1399E" w:rsidRPr="008816AE" w:rsidRDefault="00F1399E" w:rsidP="003F0BF9">
            <w:pPr>
              <w:jc w:val="both"/>
            </w:pPr>
            <w:r w:rsidRPr="008816AE">
              <w:t xml:space="preserve">Санитарно-эпидемиологический надзор. </w:t>
            </w:r>
          </w:p>
          <w:p w:rsidR="00F1399E" w:rsidRPr="008816AE" w:rsidRDefault="00F1399E" w:rsidP="003F0BF9">
            <w:pPr>
              <w:jc w:val="both"/>
            </w:pPr>
            <w:r w:rsidRPr="008816AE">
              <w:t>Санитарно-эпидемиологическая экспертиза продукции.</w:t>
            </w:r>
          </w:p>
          <w:p w:rsidR="00F1399E" w:rsidRPr="008816AE" w:rsidRDefault="00F1399E" w:rsidP="003F0BF9">
            <w:pPr>
              <w:jc w:val="both"/>
            </w:pPr>
            <w:r w:rsidRPr="008816AE">
              <w:t>Правовые основы рекламной деятельности</w:t>
            </w:r>
          </w:p>
          <w:p w:rsidR="00F1399E" w:rsidRPr="008816AE" w:rsidRDefault="00F1399E" w:rsidP="003F0BF9">
            <w:pPr>
              <w:jc w:val="both"/>
            </w:pPr>
            <w:r w:rsidRPr="008816AE">
              <w:t xml:space="preserve">Способы и формы защиты прав субъектов рекламной деятельности и потребителей рекламы. </w:t>
            </w:r>
          </w:p>
          <w:p w:rsidR="00F1399E" w:rsidRPr="008816AE" w:rsidRDefault="00F1399E" w:rsidP="003F0BF9">
            <w:pPr>
              <w:jc w:val="both"/>
            </w:pPr>
            <w:r w:rsidRPr="008816AE">
              <w:t xml:space="preserve">Судебная и внесудебная защита прав. </w:t>
            </w:r>
          </w:p>
          <w:p w:rsidR="00F1399E" w:rsidRPr="008816AE" w:rsidRDefault="00F1399E" w:rsidP="003F0BF9">
            <w:pPr>
              <w:jc w:val="both"/>
            </w:pPr>
            <w:r w:rsidRPr="008816AE">
              <w:t xml:space="preserve">Понятие рекламы. </w:t>
            </w:r>
          </w:p>
          <w:p w:rsidR="00F1399E" w:rsidRPr="008816AE" w:rsidRDefault="00F1399E" w:rsidP="003F0BF9">
            <w:pPr>
              <w:jc w:val="both"/>
            </w:pPr>
            <w:r w:rsidRPr="008816AE">
              <w:t xml:space="preserve">Ненадлежащая реклама. </w:t>
            </w:r>
          </w:p>
          <w:p w:rsidR="00F1399E" w:rsidRPr="008816AE" w:rsidRDefault="00F1399E" w:rsidP="003F0BF9">
            <w:pPr>
              <w:jc w:val="both"/>
            </w:pPr>
            <w:r w:rsidRPr="008816AE">
              <w:t>Ответственность за нарушение законодательства о рекламе.</w:t>
            </w:r>
          </w:p>
        </w:tc>
      </w:tr>
    </w:tbl>
    <w:p w:rsidR="00F1399E" w:rsidRDefault="00F1399E" w:rsidP="00EE6EA6">
      <w:pPr>
        <w:jc w:val="both"/>
        <w:rPr>
          <w:b/>
          <w:i/>
        </w:rPr>
      </w:pPr>
    </w:p>
    <w:p w:rsidR="00F1399E" w:rsidRPr="00AB291E" w:rsidRDefault="00F1399E" w:rsidP="00EE6EA6">
      <w:pPr>
        <w:rPr>
          <w:b/>
        </w:rPr>
      </w:pPr>
      <w:r w:rsidRPr="006F3271">
        <w:rPr>
          <w:b/>
        </w:rPr>
        <w:t>4.2.3. Содержание самостоятельной работы</w:t>
      </w:r>
    </w:p>
    <w:p w:rsidR="00F1399E" w:rsidRPr="008816AE" w:rsidRDefault="00F1399E" w:rsidP="00EE6EA6">
      <w:pPr>
        <w:jc w:val="cente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584"/>
        <w:gridCol w:w="3082"/>
        <w:gridCol w:w="6115"/>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3082" w:type="dxa"/>
          </w:tcPr>
          <w:p w:rsidR="00F1399E" w:rsidRPr="003F0BF9" w:rsidRDefault="00F1399E" w:rsidP="003F0BF9">
            <w:pPr>
              <w:jc w:val="center"/>
              <w:rPr>
                <w:b/>
              </w:rPr>
            </w:pPr>
            <w:r w:rsidRPr="003F0BF9">
              <w:rPr>
                <w:b/>
              </w:rPr>
              <w:t>Наименование темы (раздела) дисциплины</w:t>
            </w:r>
          </w:p>
        </w:tc>
        <w:tc>
          <w:tcPr>
            <w:tcW w:w="6115" w:type="dxa"/>
          </w:tcPr>
          <w:p w:rsidR="00F1399E" w:rsidRPr="003F0BF9" w:rsidRDefault="00F1399E" w:rsidP="003F0BF9">
            <w:pPr>
              <w:tabs>
                <w:tab w:val="left" w:pos="300"/>
              </w:tabs>
              <w:rPr>
                <w:b/>
              </w:rPr>
            </w:pPr>
            <w:r w:rsidRPr="003F0BF9">
              <w:rPr>
                <w:b/>
              </w:rPr>
              <w:tab/>
              <w:t>Формы и тематика самостоятельной работы</w:t>
            </w:r>
          </w:p>
        </w:tc>
      </w:tr>
      <w:tr w:rsidR="00F1399E" w:rsidRPr="008816AE" w:rsidTr="003F0BF9">
        <w:trPr>
          <w:jc w:val="center"/>
        </w:trPr>
        <w:tc>
          <w:tcPr>
            <w:tcW w:w="584" w:type="dxa"/>
          </w:tcPr>
          <w:p w:rsidR="00F1399E" w:rsidRPr="008816AE" w:rsidRDefault="00F1399E" w:rsidP="003F0BF9">
            <w:pPr>
              <w:ind w:left="360" w:hanging="388"/>
            </w:pPr>
            <w:r>
              <w:t>1.</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115" w:type="dxa"/>
          </w:tcPr>
          <w:p w:rsidR="00F1399E" w:rsidRPr="003F0BF9" w:rsidRDefault="00F1399E" w:rsidP="003F0BF9">
            <w:pPr>
              <w:pStyle w:val="ConsPlusNormal"/>
              <w:widowControl/>
              <w:adjustRightInd w:val="0"/>
              <w:rPr>
                <w:sz w:val="24"/>
                <w:szCs w:val="24"/>
              </w:rPr>
            </w:pPr>
            <w:r w:rsidRPr="003F0BF9">
              <w:rPr>
                <w:sz w:val="24"/>
                <w:szCs w:val="24"/>
              </w:rPr>
              <w:t>Роль и функции  финансов и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Понятие финансов как экономической, материальной и правовой категории.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lang/>
              </w:rPr>
              <w:t>Нарисуйте схему, раскрывающую основные элементы  финансовой системы РФ.</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pStyle w:val="NormalWeb"/>
              <w:spacing w:after="0"/>
              <w:jc w:val="both"/>
              <w:textAlignment w:val="baseline"/>
              <w:rPr>
                <w:rFonts w:ascii="Times New Roman" w:hAnsi="Times New Roman"/>
                <w:color w:val="000000"/>
                <w:sz w:val="24"/>
                <w:szCs w:val="24"/>
              </w:rPr>
            </w:pPr>
            <w:r w:rsidRPr="003F0BF9">
              <w:rPr>
                <w:rFonts w:ascii="Times New Roman" w:hAnsi="Times New Roman"/>
                <w:color w:val="000000"/>
                <w:sz w:val="24"/>
                <w:szCs w:val="24"/>
              </w:rPr>
              <w:t>Работа с Интернет-ресурсами</w:t>
            </w:r>
          </w:p>
          <w:p w:rsidR="00F1399E" w:rsidRPr="003F0BF9" w:rsidRDefault="00F1399E" w:rsidP="003F0BF9">
            <w:pPr>
              <w:pStyle w:val="ConsPlusNormal"/>
              <w:widowControl/>
              <w:adjustRightInd w:val="0"/>
              <w:rPr>
                <w:sz w:val="24"/>
                <w:szCs w:val="24"/>
              </w:rPr>
            </w:pPr>
            <w:r w:rsidRPr="003F0BF9">
              <w:rPr>
                <w:bCs/>
                <w:color w:val="000000"/>
                <w:sz w:val="24"/>
                <w:szCs w:val="24"/>
                <w:bdr w:val="none" w:sz="0" w:space="0" w:color="auto" w:frame="1"/>
                <w:shd w:val="clear" w:color="auto" w:fill="FFFFFF"/>
              </w:rPr>
              <w:t xml:space="preserve">Изучение предпринимательских и финансовых рисков </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2.</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115" w:type="dxa"/>
          </w:tcPr>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Общая характеристика финансового контроля. Его значение</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Формы финансового контроля? Понятие  ревизии как формы финансового контроля, виды ревизий. Финансовая дисциплина.Основания проведения обязательного аудита.</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3F0BF9">
            <w:pPr>
              <w:pStyle w:val="ConsPlusNormal"/>
              <w:adjustRightInd w:val="0"/>
              <w:rPr>
                <w:sz w:val="24"/>
                <w:szCs w:val="24"/>
              </w:rPr>
            </w:pPr>
            <w:r w:rsidRPr="003F0BF9">
              <w:rPr>
                <w:color w:val="000000"/>
                <w:sz w:val="24"/>
                <w:szCs w:val="24"/>
              </w:rPr>
              <w:t>Подготовка эссе, презентаций</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3.</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115" w:type="dxa"/>
          </w:tcPr>
          <w:p w:rsidR="00F1399E" w:rsidRPr="003F0BF9" w:rsidRDefault="00F1399E" w:rsidP="003F0BF9">
            <w:pPr>
              <w:pStyle w:val="ConsPlusNormal"/>
              <w:adjustRightInd w:val="0"/>
              <w:rPr>
                <w:sz w:val="24"/>
                <w:szCs w:val="24"/>
              </w:rPr>
            </w:pPr>
            <w:r w:rsidRPr="003F0BF9">
              <w:rPr>
                <w:sz w:val="24"/>
                <w:szCs w:val="24"/>
              </w:rPr>
              <w:t>Основы денежной системы в РФ. Основные функции денег.</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Понятия денежной системы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Содержание понятия денежного обращения в РФ. Платежная система. Формы безналичных расчетов.</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Подготовка заявлений, претензий, отзывов на исковые требования</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4.</w:t>
            </w:r>
          </w:p>
        </w:tc>
        <w:tc>
          <w:tcPr>
            <w:tcW w:w="3082" w:type="dxa"/>
          </w:tcPr>
          <w:p w:rsidR="00F1399E" w:rsidRPr="008816AE" w:rsidRDefault="00F1399E" w:rsidP="003F0BF9">
            <w:pPr>
              <w:jc w:val="both"/>
            </w:pPr>
            <w:r w:rsidRPr="008816AE">
              <w:t>Тема 4. Общая характеристика подотраслей финансового права</w:t>
            </w:r>
          </w:p>
        </w:tc>
        <w:tc>
          <w:tcPr>
            <w:tcW w:w="6115" w:type="dxa"/>
          </w:tcPr>
          <w:p w:rsidR="00F1399E" w:rsidRPr="003F0BF9" w:rsidRDefault="00F1399E" w:rsidP="003F0BF9">
            <w:pPr>
              <w:pStyle w:val="BodyText"/>
              <w:tabs>
                <w:tab w:val="left" w:pos="41"/>
              </w:tabs>
              <w:spacing w:after="0"/>
              <w:rPr>
                <w:sz w:val="24"/>
                <w:szCs w:val="24"/>
              </w:rPr>
            </w:pPr>
            <w:r w:rsidRPr="003F0BF9">
              <w:rPr>
                <w:sz w:val="24"/>
                <w:szCs w:val="24"/>
              </w:rPr>
              <w:t>Общая характеристика бюджетного права.</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Консолидированный бюджет РФ.Бюджетные правоотношения. Круг субъектов бюджетных отношений.</w:t>
            </w:r>
          </w:p>
          <w:p w:rsidR="00F1399E" w:rsidRPr="003F0BF9" w:rsidRDefault="00F1399E" w:rsidP="003F0BF9">
            <w:pPr>
              <w:pStyle w:val="BodyText"/>
              <w:numPr>
                <w:ilvl w:val="0"/>
                <w:numId w:val="25"/>
              </w:numPr>
              <w:tabs>
                <w:tab w:val="left" w:pos="41"/>
              </w:tabs>
              <w:spacing w:after="0"/>
              <w:ind w:left="0"/>
              <w:rPr>
                <w:sz w:val="24"/>
                <w:szCs w:val="24"/>
              </w:rPr>
            </w:pPr>
            <w:r w:rsidRPr="003F0BF9">
              <w:rPr>
                <w:sz w:val="24"/>
                <w:szCs w:val="24"/>
              </w:rPr>
              <w:t>Понятие бюджетного устройства. Бюджетная дотация? Общее понятие налога. Содержание Налогового кодекса РФ.</w:t>
            </w:r>
            <w:r w:rsidRPr="003F0BF9">
              <w:rPr>
                <w:bCs/>
                <w:sz w:val="24"/>
                <w:szCs w:val="24"/>
              </w:rPr>
              <w:t>Понятие и предмет банковского права. Г</w:t>
            </w:r>
            <w:r w:rsidRPr="003F0BF9">
              <w:rPr>
                <w:sz w:val="24"/>
                <w:szCs w:val="24"/>
              </w:rPr>
              <w:t>осударственное регулирование страховой деятельности.</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highlight w:val="yellow"/>
              </w:rPr>
            </w:pPr>
            <w:r w:rsidRPr="003F0BF9">
              <w:rPr>
                <w:color w:val="000000"/>
              </w:rPr>
              <w:t>Работа с Интернет-ресурсами</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3F0BF9" w:rsidRDefault="00F1399E" w:rsidP="003F0BF9">
            <w:pPr>
              <w:pStyle w:val="BodyText"/>
              <w:numPr>
                <w:ilvl w:val="0"/>
                <w:numId w:val="25"/>
              </w:numPr>
              <w:tabs>
                <w:tab w:val="left" w:pos="41"/>
              </w:tabs>
              <w:spacing w:after="0"/>
              <w:ind w:left="0"/>
              <w:rPr>
                <w:sz w:val="24"/>
                <w:szCs w:val="24"/>
              </w:rPr>
            </w:pPr>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5.</w:t>
            </w:r>
          </w:p>
        </w:tc>
        <w:tc>
          <w:tcPr>
            <w:tcW w:w="308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115" w:type="dxa"/>
          </w:tcPr>
          <w:p w:rsidR="00F1399E" w:rsidRPr="008816AE" w:rsidRDefault="00F1399E"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F1399E" w:rsidRPr="003F0BF9" w:rsidRDefault="00F1399E" w:rsidP="003F0BF9">
            <w:pPr>
              <w:shd w:val="clear" w:color="auto" w:fill="FFFFFF"/>
              <w:jc w:val="both"/>
              <w:rPr>
                <w:color w:val="000000"/>
              </w:rPr>
            </w:pPr>
            <w:r w:rsidRPr="003F0BF9">
              <w:rPr>
                <w:color w:val="000000"/>
              </w:rPr>
              <w:t>Работа с Законами, Кодексами, договорами организации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8816AE" w:rsidRDefault="00F1399E" w:rsidP="003F0BF9">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6.</w:t>
            </w:r>
          </w:p>
        </w:tc>
        <w:tc>
          <w:tcPr>
            <w:tcW w:w="3082" w:type="dxa"/>
          </w:tcPr>
          <w:p w:rsidR="00F1399E" w:rsidRPr="008816AE" w:rsidRDefault="00F1399E" w:rsidP="003F0BF9">
            <w:pPr>
              <w:jc w:val="both"/>
            </w:pPr>
            <w:r w:rsidRPr="008816AE">
              <w:t>Тема 6. Субъекты предпринимательской деятельности</w:t>
            </w:r>
          </w:p>
        </w:tc>
        <w:tc>
          <w:tcPr>
            <w:tcW w:w="6115" w:type="dxa"/>
          </w:tcPr>
          <w:p w:rsidR="00F1399E" w:rsidRPr="008816AE" w:rsidRDefault="00F1399E" w:rsidP="003F0BF9">
            <w:pPr>
              <w:ind w:hanging="142"/>
            </w:pPr>
            <w:r w:rsidRPr="008816AE">
              <w:t>Общее понятие субъектов предпринимательской деятельности</w:t>
            </w:r>
            <w:r>
              <w:t>. Физические лица как ИП. Самозанятые граждане.</w:t>
            </w:r>
          </w:p>
          <w:p w:rsidR="00F1399E" w:rsidRDefault="00F1399E"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Default="00F1399E" w:rsidP="009A36F7">
            <w:r w:rsidRPr="002B7646">
              <w:t xml:space="preserve">Подготовка </w:t>
            </w:r>
            <w:r>
              <w:t>образцов претензионных писем между организациями</w:t>
            </w:r>
          </w:p>
          <w:p w:rsidR="00F1399E" w:rsidRDefault="00F1399E" w:rsidP="009A36F7">
            <w:r>
              <w:t>Анализ Устава предприятия</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8816AE" w:rsidRDefault="00F1399E" w:rsidP="009A36F7">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7.</w:t>
            </w:r>
          </w:p>
        </w:tc>
        <w:tc>
          <w:tcPr>
            <w:tcW w:w="3082" w:type="dxa"/>
          </w:tcPr>
          <w:p w:rsidR="00F1399E" w:rsidRPr="008816AE" w:rsidRDefault="00F1399E" w:rsidP="003F0BF9">
            <w:pPr>
              <w:jc w:val="both"/>
            </w:pPr>
            <w:r w:rsidRPr="008816AE">
              <w:t>Тема 7. Правовые основы несостоятельности (банкротства).</w:t>
            </w:r>
          </w:p>
        </w:tc>
        <w:tc>
          <w:tcPr>
            <w:tcW w:w="6115" w:type="dxa"/>
          </w:tcPr>
          <w:p w:rsidR="00F1399E" w:rsidRDefault="00F1399E" w:rsidP="009A36F7">
            <w:r w:rsidRPr="003F0BF9">
              <w:rPr>
                <w:bCs/>
              </w:rPr>
              <w:t xml:space="preserve">Общее понятие и значение банкротства. </w:t>
            </w:r>
            <w:r w:rsidRPr="008816AE">
              <w:t>Процедура банкротства. Собрание кредиторов.Несостоятельность (банкротство) индивидуальных предпринимателей.</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Pr="005E6CE1" w:rsidRDefault="00F1399E" w:rsidP="003F0BF9">
            <w:pPr>
              <w:shd w:val="clear" w:color="auto" w:fill="FFFFFF"/>
              <w:jc w:val="both"/>
            </w:pPr>
            <w:r w:rsidRPr="005E6CE1">
              <w:t>Работа с Интернет-ресурсами</w:t>
            </w:r>
          </w:p>
          <w:p w:rsidR="00F1399E" w:rsidRPr="003F0BF9" w:rsidRDefault="00F1399E" w:rsidP="009A36F7">
            <w:pPr>
              <w:rPr>
                <w:bCs/>
              </w:rPr>
            </w:pPr>
            <w:r w:rsidRPr="003F0BF9">
              <w:rPr>
                <w:color w:val="000000"/>
              </w:rPr>
              <w:t>Подготовка проекта искового заявления в арбитражный суд о признании ООО банкротом</w:t>
            </w:r>
          </w:p>
        </w:tc>
      </w:tr>
      <w:tr w:rsidR="00F1399E" w:rsidRPr="008816AE" w:rsidTr="003F0BF9">
        <w:trPr>
          <w:jc w:val="center"/>
        </w:trPr>
        <w:tc>
          <w:tcPr>
            <w:tcW w:w="584" w:type="dxa"/>
          </w:tcPr>
          <w:p w:rsidR="00F1399E" w:rsidRPr="008816AE" w:rsidRDefault="00F1399E" w:rsidP="003F0BF9">
            <w:pPr>
              <w:pStyle w:val="ListParagraph"/>
              <w:numPr>
                <w:ilvl w:val="0"/>
                <w:numId w:val="11"/>
              </w:numPr>
              <w:ind w:left="0"/>
              <w:jc w:val="both"/>
            </w:pPr>
            <w:r>
              <w:t>8.</w:t>
            </w:r>
          </w:p>
        </w:tc>
        <w:tc>
          <w:tcPr>
            <w:tcW w:w="3082"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115" w:type="dxa"/>
          </w:tcPr>
          <w:p w:rsidR="00F1399E" w:rsidRPr="008816AE" w:rsidRDefault="00F1399E" w:rsidP="003F0BF9">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F1399E" w:rsidRDefault="00F1399E" w:rsidP="003F0BF9">
            <w:pPr>
              <w:jc w:val="both"/>
            </w:pPr>
            <w:r w:rsidRPr="008816AE">
              <w:t>Ответственность за нарушение законодательства о рекламе.</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Default="00F1399E" w:rsidP="003F0BF9">
            <w:pPr>
              <w:shd w:val="clear" w:color="auto" w:fill="FFFFFF"/>
              <w:jc w:val="both"/>
            </w:pPr>
            <w:r w:rsidRPr="005E6CE1">
              <w:t>Работа с Интернет-ресурсами</w:t>
            </w:r>
          </w:p>
          <w:p w:rsidR="00F1399E" w:rsidRPr="003F0BF9" w:rsidRDefault="00F1399E" w:rsidP="003F0BF9">
            <w:pPr>
              <w:shd w:val="clear" w:color="auto" w:fill="FFFFFF"/>
              <w:jc w:val="both"/>
              <w:rPr>
                <w:color w:val="000000"/>
              </w:rPr>
            </w:pPr>
            <w:r w:rsidRPr="003F0BF9">
              <w:rPr>
                <w:color w:val="000000"/>
              </w:rPr>
              <w:t>Подготовка презентации</w:t>
            </w:r>
          </w:p>
          <w:p w:rsidR="00F1399E" w:rsidRPr="003F0BF9" w:rsidRDefault="00F1399E" w:rsidP="003F0BF9">
            <w:pPr>
              <w:jc w:val="both"/>
              <w:rPr>
                <w:color w:val="000000"/>
              </w:rPr>
            </w:pPr>
            <w:r w:rsidRPr="003F0BF9">
              <w:rPr>
                <w:color w:val="000000"/>
              </w:rPr>
              <w:t>Составление проекта претензии о недобросовестной рекламе к контрагенту</w:t>
            </w:r>
          </w:p>
          <w:p w:rsidR="00F1399E" w:rsidRPr="008816AE" w:rsidRDefault="00F1399E" w:rsidP="003F0BF9">
            <w:pPr>
              <w:jc w:val="both"/>
            </w:pPr>
          </w:p>
        </w:tc>
      </w:tr>
    </w:tbl>
    <w:p w:rsidR="00F1399E" w:rsidRPr="008816AE" w:rsidRDefault="00F1399E" w:rsidP="00EE6EA6">
      <w:pPr>
        <w:jc w:val="both"/>
        <w:rPr>
          <w:b/>
          <w:i/>
        </w:rPr>
      </w:pPr>
    </w:p>
    <w:p w:rsidR="00F1399E" w:rsidRPr="008816AE" w:rsidRDefault="00F1399E" w:rsidP="00EE6EA6">
      <w:pPr>
        <w:pStyle w:val="ListParagraph"/>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F1399E" w:rsidRPr="008816AE" w:rsidRDefault="00F1399E"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4.Колобова С.В. Предпринимательское право [Электронный ресурс]: учебно-методический комплекс для бакалавров/ Колобова С.В., Попельнюхов С.Н.— Электрон.текстовые данные.— М.: Московский государственный строительный университет, ЭБС АСВ, 2013.— 224 c.— Режим доступа: http://www.iprbookshop.ru/20025.—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F1399E" w:rsidRPr="008816AE" w:rsidRDefault="00F1399E" w:rsidP="00EE6EA6">
      <w:pPr>
        <w:ind w:firstLine="567"/>
        <w:jc w:val="both"/>
        <w:rPr>
          <w:b/>
        </w:rPr>
      </w:pPr>
      <w:r w:rsidRPr="008816AE">
        <w:rPr>
          <w:color w:val="000000"/>
          <w:shd w:val="clear" w:color="auto" w:fill="FCFCFC"/>
        </w:rPr>
        <w:t>6.Устимова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F1399E" w:rsidRPr="008816AE" w:rsidRDefault="00F1399E" w:rsidP="00EE6EA6">
      <w:pPr>
        <w:pStyle w:val="ListParagraph"/>
        <w:tabs>
          <w:tab w:val="left" w:pos="1701"/>
        </w:tabs>
        <w:ind w:left="0"/>
      </w:pPr>
    </w:p>
    <w:p w:rsidR="00F1399E" w:rsidRPr="00793DD9" w:rsidRDefault="00F1399E" w:rsidP="00793DD9">
      <w:pPr>
        <w:pStyle w:val="ListParagraph"/>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F1399E" w:rsidRPr="00DC11F5" w:rsidRDefault="00F1399E" w:rsidP="00793DD9">
      <w:pPr>
        <w:ind w:left="720"/>
        <w:jc w:val="both"/>
      </w:pPr>
      <w:r w:rsidRPr="00DC11F5">
        <w:t>Предусмотрены  следующие виды контроля качества освоения конкретной дисциплины:</w:t>
      </w:r>
    </w:p>
    <w:p w:rsidR="00F1399E" w:rsidRPr="00DC11F5" w:rsidRDefault="00F1399E" w:rsidP="00793DD9">
      <w:pPr>
        <w:ind w:left="720"/>
        <w:jc w:val="both"/>
      </w:pPr>
      <w:r w:rsidRPr="00DC11F5">
        <w:t>- текущий контроль успеваемости</w:t>
      </w:r>
    </w:p>
    <w:p w:rsidR="00F1399E" w:rsidRPr="00DC11F5" w:rsidRDefault="00F1399E" w:rsidP="00793DD9">
      <w:pPr>
        <w:ind w:left="720"/>
        <w:jc w:val="both"/>
      </w:pPr>
      <w:r w:rsidRPr="00DC11F5">
        <w:t>- промежуточная аттестация обучающихся по дисциплине</w:t>
      </w:r>
    </w:p>
    <w:p w:rsidR="00F1399E" w:rsidRPr="00DC11F5" w:rsidRDefault="00F1399E"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399E" w:rsidRPr="00DC11F5" w:rsidRDefault="00F1399E" w:rsidP="00793DD9">
      <w:pPr>
        <w:jc w:val="both"/>
      </w:pPr>
      <w:r w:rsidRPr="00DC11F5">
        <w:tab/>
        <w:t>Текущий контроль успеваемости обеспечивает оценивание хода освоения дисциплины в процессе обучения.</w:t>
      </w:r>
    </w:p>
    <w:p w:rsidR="00F1399E" w:rsidRPr="008816AE" w:rsidRDefault="00F1399E" w:rsidP="00EE6EA6">
      <w:pPr>
        <w:pStyle w:val="ListParagraph"/>
        <w:ind w:left="0"/>
        <w:jc w:val="both"/>
      </w:pPr>
    </w:p>
    <w:p w:rsidR="00F1399E" w:rsidRDefault="00F1399E" w:rsidP="00EE6EA6">
      <w:pPr>
        <w:pStyle w:val="ListParagraph"/>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26"/>
        <w:gridCol w:w="2552"/>
        <w:gridCol w:w="1984"/>
        <w:gridCol w:w="4961"/>
      </w:tblGrid>
      <w:tr w:rsidR="00F1399E" w:rsidRPr="008816AE" w:rsidTr="003F0BF9">
        <w:trPr>
          <w:jc w:val="center"/>
        </w:trPr>
        <w:tc>
          <w:tcPr>
            <w:tcW w:w="426" w:type="dxa"/>
          </w:tcPr>
          <w:p w:rsidR="00F1399E" w:rsidRPr="003F0BF9" w:rsidRDefault="00F1399E" w:rsidP="003F0BF9">
            <w:pPr>
              <w:pStyle w:val="ListParagraph"/>
              <w:ind w:left="0"/>
              <w:jc w:val="center"/>
              <w:rPr>
                <w:b/>
              </w:rPr>
            </w:pPr>
            <w:r w:rsidRPr="003F0BF9">
              <w:rPr>
                <w:b/>
              </w:rPr>
              <w:t>№ п/п</w:t>
            </w:r>
          </w:p>
        </w:tc>
        <w:tc>
          <w:tcPr>
            <w:tcW w:w="2552" w:type="dxa"/>
          </w:tcPr>
          <w:p w:rsidR="00F1399E" w:rsidRPr="003F0BF9" w:rsidRDefault="00F1399E" w:rsidP="003F0BF9">
            <w:pPr>
              <w:pStyle w:val="ListParagraph"/>
              <w:ind w:left="0"/>
              <w:jc w:val="center"/>
              <w:rPr>
                <w:b/>
              </w:rPr>
            </w:pPr>
            <w:r w:rsidRPr="003F0BF9">
              <w:rPr>
                <w:b/>
              </w:rPr>
              <w:t>Контролируемые разделы (темы)</w:t>
            </w:r>
          </w:p>
        </w:tc>
        <w:tc>
          <w:tcPr>
            <w:tcW w:w="1984" w:type="dxa"/>
          </w:tcPr>
          <w:p w:rsidR="00F1399E" w:rsidRPr="003F0BF9" w:rsidRDefault="00F1399E" w:rsidP="003F0BF9">
            <w:pPr>
              <w:pStyle w:val="ListParagraph"/>
              <w:ind w:left="0"/>
              <w:jc w:val="center"/>
              <w:rPr>
                <w:b/>
              </w:rPr>
            </w:pPr>
            <w:r w:rsidRPr="003F0BF9">
              <w:rPr>
                <w:b/>
              </w:rPr>
              <w:t>Код контролируемой компетенции</w:t>
            </w:r>
          </w:p>
        </w:tc>
        <w:tc>
          <w:tcPr>
            <w:tcW w:w="4961" w:type="dxa"/>
          </w:tcPr>
          <w:p w:rsidR="00F1399E" w:rsidRPr="003F0BF9" w:rsidRDefault="00F1399E" w:rsidP="003F0BF9">
            <w:pPr>
              <w:pStyle w:val="ListParagraph"/>
              <w:ind w:left="0"/>
              <w:rPr>
                <w:b/>
              </w:rPr>
            </w:pPr>
            <w:r w:rsidRPr="003F0BF9">
              <w:rPr>
                <w:b/>
              </w:rPr>
              <w:t xml:space="preserve"> Наименование оценочного средства</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1</w:t>
            </w:r>
          </w:p>
        </w:tc>
        <w:tc>
          <w:tcPr>
            <w:tcW w:w="2552" w:type="dxa"/>
          </w:tcPr>
          <w:p w:rsidR="00F1399E" w:rsidRPr="003F0BF9" w:rsidRDefault="00F1399E" w:rsidP="003F0BF9">
            <w:pPr>
              <w:pStyle w:val="1"/>
              <w:spacing w:after="0" w:line="240" w:lineRule="auto"/>
              <w:ind w:left="0"/>
              <w:jc w:val="both"/>
              <w:rPr>
                <w:rFonts w:ascii="Times New Roman" w:hAnsi="Times New Roman"/>
                <w:color w:val="000000"/>
                <w:spacing w:val="2"/>
                <w:sz w:val="24"/>
                <w:szCs w:val="24"/>
              </w:rPr>
            </w:pPr>
            <w:r w:rsidRPr="003F0BF9">
              <w:rPr>
                <w:rFonts w:ascii="Times New Roman" w:hAnsi="Times New Roman"/>
                <w:sz w:val="24"/>
                <w:szCs w:val="24"/>
              </w:rPr>
              <w:t>Тема 1. Понятие и значение  финансового права. Понятие финансов</w:t>
            </w:r>
          </w:p>
        </w:tc>
        <w:tc>
          <w:tcPr>
            <w:tcW w:w="1984" w:type="dxa"/>
          </w:tcPr>
          <w:p w:rsidR="00F1399E" w:rsidRDefault="00F1399E" w:rsidP="003F0BF9">
            <w:pPr>
              <w:pStyle w:val="ListParagraph"/>
              <w:ind w:left="0"/>
              <w:jc w:val="center"/>
            </w:pPr>
            <w:r>
              <w:t>ПК-4</w:t>
            </w:r>
          </w:p>
          <w:p w:rsidR="00F1399E" w:rsidRPr="008816AE" w:rsidRDefault="00F1399E" w:rsidP="003F0BF9">
            <w:pPr>
              <w:pStyle w:val="ListParagraph"/>
              <w:ind w:left="0"/>
              <w:jc w:val="center"/>
            </w:pPr>
            <w:r>
              <w:t>ПК-9</w:t>
            </w:r>
          </w:p>
        </w:tc>
        <w:tc>
          <w:tcPr>
            <w:tcW w:w="4961" w:type="dxa"/>
          </w:tcPr>
          <w:p w:rsidR="00F1399E" w:rsidRPr="008816AE" w:rsidRDefault="00F1399E" w:rsidP="003F0BF9">
            <w:pPr>
              <w:pStyle w:val="ListParagraph"/>
              <w:ind w:left="0"/>
              <w:jc w:val="both"/>
            </w:pPr>
            <w:r w:rsidRPr="008816AE">
              <w:t>Вопросы к семинару, проблемно-аналитическое задание, информационный проект</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2</w:t>
            </w:r>
          </w:p>
        </w:tc>
        <w:tc>
          <w:tcPr>
            <w:tcW w:w="2552" w:type="dxa"/>
          </w:tcPr>
          <w:p w:rsidR="00F1399E" w:rsidRPr="008816AE" w:rsidRDefault="00F1399E" w:rsidP="003F0BF9">
            <w:pPr>
              <w:jc w:val="both"/>
            </w:pPr>
            <w:r w:rsidRPr="008816AE">
              <w:t>Тема 2. Финансовый контроль</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проблемно-ана</w:t>
            </w:r>
            <w:r>
              <w:t>литическое задание, практические задания, ролевая игра</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3</w:t>
            </w:r>
          </w:p>
        </w:tc>
        <w:tc>
          <w:tcPr>
            <w:tcW w:w="2552" w:type="dxa"/>
          </w:tcPr>
          <w:p w:rsidR="00F1399E" w:rsidRPr="008816AE" w:rsidRDefault="00F1399E" w:rsidP="003F0BF9">
            <w:pPr>
              <w:jc w:val="both"/>
            </w:pPr>
            <w:r w:rsidRPr="008816AE">
              <w:t>Тема 3. Правовое регулирование денежного обращения</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проблемно-аналитическое задание, задание к диспуту, темы   проектов</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4</w:t>
            </w:r>
          </w:p>
        </w:tc>
        <w:tc>
          <w:tcPr>
            <w:tcW w:w="2552" w:type="dxa"/>
          </w:tcPr>
          <w:p w:rsidR="00F1399E" w:rsidRPr="008816AE" w:rsidRDefault="00F1399E" w:rsidP="003F0BF9">
            <w:pPr>
              <w:jc w:val="both"/>
            </w:pPr>
            <w:r w:rsidRPr="008816AE">
              <w:t>Тема 4. Общая характеристика подотраслей финансового права</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5</w:t>
            </w:r>
          </w:p>
        </w:tc>
        <w:tc>
          <w:tcPr>
            <w:tcW w:w="255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подготовка к ролевой игре,  темы  проектов, решение ситуационных задач</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6</w:t>
            </w:r>
          </w:p>
        </w:tc>
        <w:tc>
          <w:tcPr>
            <w:tcW w:w="2552" w:type="dxa"/>
          </w:tcPr>
          <w:p w:rsidR="00F1399E" w:rsidRPr="008816AE" w:rsidRDefault="00F1399E" w:rsidP="003F0BF9">
            <w:pPr>
              <w:jc w:val="both"/>
            </w:pPr>
            <w:r w:rsidRPr="008816AE">
              <w:t>Тема 6. Субъекты предпринимательской деятельности</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ситуационные задачи, проблемно-аналитические задания</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7</w:t>
            </w:r>
          </w:p>
        </w:tc>
        <w:tc>
          <w:tcPr>
            <w:tcW w:w="2552" w:type="dxa"/>
          </w:tcPr>
          <w:p w:rsidR="00F1399E" w:rsidRPr="008816AE" w:rsidRDefault="00F1399E" w:rsidP="003F0BF9">
            <w:pPr>
              <w:jc w:val="both"/>
            </w:pPr>
            <w:r w:rsidRPr="008816AE">
              <w:t>Тема 7. Правовые основы несостоятельности (банкротства).</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3F0BF9">
            <w:pPr>
              <w:pStyle w:val="ListParagraph"/>
              <w:numPr>
                <w:ilvl w:val="0"/>
                <w:numId w:val="6"/>
              </w:numPr>
              <w:ind w:left="0"/>
            </w:pPr>
            <w:r>
              <w:t>8</w:t>
            </w:r>
          </w:p>
        </w:tc>
        <w:tc>
          <w:tcPr>
            <w:tcW w:w="2552" w:type="dxa"/>
          </w:tcPr>
          <w:p w:rsidR="00F1399E" w:rsidRPr="008816AE" w:rsidRDefault="00F1399E" w:rsidP="003F0BF9">
            <w:pPr>
              <w:jc w:val="both"/>
            </w:pPr>
            <w:r w:rsidRPr="008816AE">
              <w:t>Правовое обеспечение качества товаров, работ, услуг. Правовые основы рекламной деятельности</w:t>
            </w:r>
          </w:p>
        </w:tc>
        <w:tc>
          <w:tcPr>
            <w:tcW w:w="1984" w:type="dxa"/>
          </w:tcPr>
          <w:p w:rsidR="00F1399E" w:rsidRDefault="00F1399E" w:rsidP="003F0BF9">
            <w:pPr>
              <w:pStyle w:val="ListParagraph"/>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ListParagraph"/>
              <w:ind w:left="0"/>
              <w:jc w:val="both"/>
            </w:pPr>
            <w:r w:rsidRPr="008816AE">
              <w:t>Вопросы к семинару, темы  проектов, вопросы к контрольной работе, тестирование</w:t>
            </w:r>
          </w:p>
        </w:tc>
      </w:tr>
    </w:tbl>
    <w:p w:rsidR="00F1399E" w:rsidRPr="008816AE" w:rsidRDefault="00F1399E" w:rsidP="00EE6EA6">
      <w:pPr>
        <w:pStyle w:val="ListParagraph"/>
        <w:ind w:left="0"/>
        <w:jc w:val="both"/>
        <w:rPr>
          <w:i/>
        </w:rPr>
      </w:pPr>
    </w:p>
    <w:p w:rsidR="00F1399E" w:rsidRPr="00920A70" w:rsidRDefault="00F1399E"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399E" w:rsidRDefault="00F1399E" w:rsidP="00EE6EA6">
      <w:pPr>
        <w:pStyle w:val="ListParagraph"/>
        <w:ind w:left="0"/>
        <w:jc w:val="both"/>
        <w:rPr>
          <w:i/>
          <w:u w:val="single"/>
        </w:rPr>
      </w:pPr>
    </w:p>
    <w:p w:rsidR="00F1399E" w:rsidRDefault="00F1399E" w:rsidP="00EE6EA6">
      <w:pPr>
        <w:jc w:val="both"/>
        <w:rPr>
          <w:b/>
          <w:bCs/>
        </w:rPr>
      </w:pPr>
      <w:r>
        <w:rPr>
          <w:b/>
          <w:bCs/>
        </w:rPr>
        <w:t>Вопросы к практическим занятиям</w:t>
      </w:r>
    </w:p>
    <w:p w:rsidR="00F1399E" w:rsidRPr="00920A70" w:rsidRDefault="00F1399E" w:rsidP="00EE6EA6">
      <w:pPr>
        <w:jc w:val="both"/>
        <w:rPr>
          <w:bCs/>
          <w:i/>
        </w:rPr>
      </w:pPr>
      <w:r w:rsidRPr="00920A70">
        <w:rPr>
          <w:bCs/>
          <w:i/>
        </w:rPr>
        <w:t>См. пункт 4.2.2</w:t>
      </w:r>
    </w:p>
    <w:p w:rsidR="00F1399E" w:rsidRDefault="00F1399E" w:rsidP="00EE6EA6">
      <w:pPr>
        <w:jc w:val="both"/>
        <w:rPr>
          <w:b/>
          <w:bCs/>
        </w:rPr>
      </w:pPr>
    </w:p>
    <w:p w:rsidR="00F1399E" w:rsidRPr="00920A70" w:rsidRDefault="00F1399E"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F1399E" w:rsidRDefault="00F1399E" w:rsidP="00EE6EA6">
      <w:pPr>
        <w:pStyle w:val="ListParagraph"/>
        <w:ind w:left="0"/>
        <w:jc w:val="both"/>
        <w:rPr>
          <w:bCs/>
          <w:i/>
          <w:iCs/>
        </w:rPr>
      </w:pPr>
      <w:r w:rsidRPr="000B6450">
        <w:rPr>
          <w:bCs/>
          <w:i/>
          <w:iCs/>
        </w:rPr>
        <w:t>Вопросы к занятию</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Финансовые правонарушения в денежно-кредитной сфере: особенности ивиды.</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Производство по делам о налоговых правонарушениях: понятие, стадии:его особенности.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Формыфинансовогоконтроля,реализуемогоорганами власти.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F1399E" w:rsidRPr="008816AE" w:rsidRDefault="00F1399E" w:rsidP="00EE6EA6">
      <w:pPr>
        <w:pStyle w:val="ListParagraph"/>
        <w:ind w:left="0"/>
        <w:jc w:val="both"/>
        <w:rPr>
          <w:b/>
        </w:rPr>
      </w:pPr>
      <w:r w:rsidRPr="008816AE">
        <w:rPr>
          <w:b/>
        </w:rPr>
        <w:t xml:space="preserve">Типовые </w:t>
      </w:r>
      <w:r>
        <w:rPr>
          <w:b/>
        </w:rPr>
        <w:t>проблемно-аналитические задания</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lang/>
        </w:rPr>
        <w:t>1.</w:t>
      </w:r>
      <w:r w:rsidRPr="008816AE">
        <w:rPr>
          <w:bCs/>
          <w:sz w:val="24"/>
          <w:szCs w:val="24"/>
        </w:rPr>
        <w:t>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F1399E" w:rsidRPr="00920A70" w:rsidRDefault="00F1399E" w:rsidP="00920A70">
      <w:pPr>
        <w:pStyle w:val="BodyText3"/>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lang/>
        </w:rPr>
        <w:t>2.</w:t>
      </w:r>
      <w:r w:rsidRPr="008816AE">
        <w:rPr>
          <w:bCs/>
          <w:sz w:val="24"/>
          <w:szCs w:val="24"/>
        </w:rPr>
        <w:t>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F1399E" w:rsidRPr="00920A70" w:rsidRDefault="00F1399E" w:rsidP="00920A70">
      <w:pPr>
        <w:pStyle w:val="BodyText3"/>
        <w:tabs>
          <w:tab w:val="left" w:pos="993"/>
        </w:tabs>
        <w:spacing w:after="0"/>
        <w:ind w:firstLine="709"/>
        <w:jc w:val="both"/>
        <w:rPr>
          <w:bCs/>
          <w:sz w:val="24"/>
          <w:szCs w:val="24"/>
        </w:rPr>
      </w:pPr>
      <w:r>
        <w:rPr>
          <w:bCs/>
          <w:sz w:val="24"/>
          <w:szCs w:val="24"/>
        </w:rPr>
        <w:t>Обоснуйте свою точку зрения.</w:t>
      </w:r>
    </w:p>
    <w:p w:rsidR="00F1399E" w:rsidRPr="008816AE" w:rsidRDefault="00F1399E"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920A70" w:rsidRDefault="00F1399E"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F1399E" w:rsidRPr="008816AE" w:rsidRDefault="00F1399E" w:rsidP="00EE6EA6">
      <w:pPr>
        <w:pStyle w:val="ListParagraph"/>
        <w:ind w:left="0"/>
        <w:jc w:val="both"/>
        <w:rPr>
          <w:b/>
        </w:rPr>
      </w:pPr>
      <w:r w:rsidRPr="008816AE">
        <w:rPr>
          <w:b/>
        </w:rPr>
        <w:t>Т</w:t>
      </w:r>
      <w:r>
        <w:rPr>
          <w:b/>
        </w:rPr>
        <w:t>иповые ситуационные задачи</w:t>
      </w:r>
    </w:p>
    <w:p w:rsidR="00F1399E" w:rsidRPr="008816AE" w:rsidRDefault="00F1399E" w:rsidP="00EE6EA6">
      <w:pPr>
        <w:ind w:firstLine="709"/>
        <w:jc w:val="both"/>
        <w:rPr>
          <w:b/>
          <w:bCs/>
        </w:rPr>
      </w:pPr>
      <w:r w:rsidRPr="008816AE">
        <w:rPr>
          <w:b/>
          <w:bCs/>
        </w:rPr>
        <w:t>Задача 1.</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F1399E" w:rsidRPr="008816AE" w:rsidRDefault="00F1399E" w:rsidP="00EE6EA6">
      <w:pPr>
        <w:ind w:firstLine="709"/>
        <w:jc w:val="both"/>
        <w:rPr>
          <w:b/>
          <w:bCs/>
        </w:rPr>
      </w:pPr>
      <w:r w:rsidRPr="008816AE">
        <w:rPr>
          <w:b/>
          <w:bCs/>
        </w:rPr>
        <w:t>Задача 2.</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rPr>
        <w:t>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Иглов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F1399E" w:rsidRPr="00920A70" w:rsidRDefault="00F1399E" w:rsidP="00920A70">
      <w:pPr>
        <w:pStyle w:val="BodyText3"/>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F1399E" w:rsidRPr="008816AE" w:rsidRDefault="00F1399E" w:rsidP="00EE6EA6">
      <w:pPr>
        <w:ind w:firstLine="709"/>
        <w:jc w:val="both"/>
        <w:rPr>
          <w:b/>
          <w:bCs/>
        </w:rPr>
      </w:pPr>
      <w:r w:rsidRPr="008816AE">
        <w:rPr>
          <w:b/>
          <w:bCs/>
        </w:rPr>
        <w:t>Задача 3.</w:t>
      </w:r>
    </w:p>
    <w:p w:rsidR="00F1399E" w:rsidRPr="008816AE" w:rsidRDefault="00F1399E" w:rsidP="00EE6EA6">
      <w:pPr>
        <w:pStyle w:val="BodyText3"/>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F1399E" w:rsidRPr="00920A70" w:rsidRDefault="00F1399E" w:rsidP="00920A70">
      <w:pPr>
        <w:pStyle w:val="BodyText3"/>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F1399E" w:rsidRPr="00920A70" w:rsidRDefault="00F1399E" w:rsidP="00920A70">
      <w:pPr>
        <w:pStyle w:val="ListParagraph"/>
        <w:ind w:left="0"/>
        <w:jc w:val="both"/>
        <w:rPr>
          <w:b/>
        </w:rPr>
      </w:pPr>
      <w:r w:rsidRPr="008816AE">
        <w:rPr>
          <w:b/>
        </w:rPr>
        <w:t>Темы исследовательских, инфо</w:t>
      </w:r>
      <w:r>
        <w:rPr>
          <w:b/>
        </w:rPr>
        <w:t>рмационных, творческих проектов</w:t>
      </w:r>
    </w:p>
    <w:p w:rsidR="00F1399E" w:rsidRPr="00920A70" w:rsidRDefault="00F1399E" w:rsidP="00EE6EA6">
      <w:pPr>
        <w:tabs>
          <w:tab w:val="center" w:pos="4536"/>
          <w:tab w:val="right" w:pos="9072"/>
        </w:tabs>
        <w:rPr>
          <w:b/>
          <w:i/>
        </w:rPr>
      </w:pPr>
      <w:r w:rsidRPr="008816AE">
        <w:t xml:space="preserve">Примерные темы </w:t>
      </w:r>
      <w:r>
        <w:rPr>
          <w:b/>
          <w:i/>
        </w:rPr>
        <w:t>исследовательских проектов:</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Полномочия Министерства финансов в осуществлении финансовогоконтроля.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 xml:space="preserve"> п</w:t>
      </w:r>
      <w:r w:rsidRPr="008733C7">
        <w:rPr>
          <w:rFonts w:ascii="yandex-sans" w:hAnsi="yandex-sans"/>
          <w:color w:val="000000"/>
          <w:sz w:val="23"/>
          <w:szCs w:val="23"/>
        </w:rPr>
        <w:t>офинансовому мониторингу.</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F1399E" w:rsidRPr="008816AE" w:rsidRDefault="00F1399E"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F1399E" w:rsidRPr="008816AE" w:rsidRDefault="00F1399E" w:rsidP="00EE6EA6">
      <w:pPr>
        <w:rPr>
          <w:b/>
        </w:rPr>
      </w:pP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Права и обязанности аудиторские организаций и индивидуальныхаудиторов.</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Требованиякаудиторскомузаключению,определенныезаконодательством</w:t>
      </w:r>
      <w:r>
        <w:rPr>
          <w:rFonts w:ascii="yandex-sans" w:hAnsi="yandex-sans"/>
          <w:color w:val="000000"/>
          <w:sz w:val="23"/>
          <w:szCs w:val="23"/>
        </w:rPr>
        <w:t xml:space="preserve"> РФ</w:t>
      </w:r>
    </w:p>
    <w:p w:rsidR="00F1399E" w:rsidRPr="008816AE" w:rsidRDefault="00F1399E" w:rsidP="00EE6EA6">
      <w:pPr>
        <w:pStyle w:val="ListParagraph"/>
        <w:ind w:left="0"/>
        <w:jc w:val="both"/>
        <w:rPr>
          <w:b/>
        </w:rPr>
      </w:pPr>
      <w:r w:rsidRPr="008816AE">
        <w:rPr>
          <w:b/>
        </w:rPr>
        <w:t>Типовые з</w:t>
      </w:r>
      <w:r>
        <w:rPr>
          <w:b/>
        </w:rPr>
        <w:t>адания к интерактивным занятиям</w:t>
      </w:r>
    </w:p>
    <w:p w:rsidR="00F1399E" w:rsidRPr="008816AE" w:rsidRDefault="00F1399E" w:rsidP="00EE6EA6">
      <w:pPr>
        <w:widowControl/>
        <w:autoSpaceDE/>
        <w:autoSpaceDN/>
        <w:adjustRightInd/>
        <w:jc w:val="both"/>
      </w:pPr>
      <w:r w:rsidRPr="008816AE">
        <w:rPr>
          <w:b/>
        </w:rPr>
        <w:t>Деловая  игра -«Бюджетный процесс в Российской Федерации»</w:t>
      </w:r>
    </w:p>
    <w:p w:rsidR="00F1399E" w:rsidRPr="008816AE" w:rsidRDefault="00F1399E"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F1399E" w:rsidRPr="008816AE" w:rsidRDefault="00F1399E"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F1399E" w:rsidRPr="008816AE" w:rsidRDefault="00F1399E"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F1399E" w:rsidRPr="008816AE" w:rsidRDefault="00F1399E" w:rsidP="00920A70">
      <w:pPr>
        <w:shd w:val="clear" w:color="auto" w:fill="FFFFFF"/>
        <w:jc w:val="both"/>
      </w:pPr>
      <w:r w:rsidRPr="008816AE">
        <w:t>Студенты получают возможность упорядочить знания по ведущей подотрасли финансового права - бюджетному праву, развить практич</w:t>
      </w:r>
      <w:r>
        <w:t>еские навыки  групповой работы.</w:t>
      </w:r>
    </w:p>
    <w:p w:rsidR="00F1399E" w:rsidRPr="008816AE" w:rsidRDefault="00F1399E" w:rsidP="00EE6EA6">
      <w:pPr>
        <w:jc w:val="center"/>
      </w:pPr>
      <w:r w:rsidRPr="008816AE">
        <w:t>Методические  указания по проведению деловой игры</w:t>
      </w:r>
    </w:p>
    <w:p w:rsidR="00F1399E" w:rsidRPr="00920A70" w:rsidRDefault="00F1399E" w:rsidP="00920A70">
      <w:pPr>
        <w:jc w:val="center"/>
        <w:rPr>
          <w:bCs/>
        </w:rPr>
      </w:pPr>
      <w:r w:rsidRPr="008816AE">
        <w:rPr>
          <w:bCs/>
        </w:rPr>
        <w:t xml:space="preserve"> «Бюджетный </w:t>
      </w:r>
      <w:r>
        <w:rPr>
          <w:bCs/>
        </w:rPr>
        <w:t>процесс в Российской Федерации»</w:t>
      </w:r>
    </w:p>
    <w:p w:rsidR="00F1399E" w:rsidRPr="008816AE" w:rsidRDefault="00F1399E"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F1399E" w:rsidRPr="008816AE" w:rsidRDefault="00F1399E"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F1399E" w:rsidRPr="008816AE" w:rsidRDefault="00F1399E" w:rsidP="00EE6EA6">
      <w:pPr>
        <w:widowControl/>
        <w:numPr>
          <w:ilvl w:val="0"/>
          <w:numId w:val="47"/>
        </w:numPr>
        <w:autoSpaceDE/>
        <w:autoSpaceDN/>
        <w:adjustRightInd/>
        <w:ind w:left="0" w:firstLine="0"/>
        <w:jc w:val="both"/>
      </w:pPr>
      <w:r w:rsidRPr="008816AE">
        <w:t>–  составление проектов бюджета,</w:t>
      </w:r>
    </w:p>
    <w:p w:rsidR="00F1399E" w:rsidRPr="008816AE" w:rsidRDefault="00F1399E"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F1399E" w:rsidRPr="008816AE" w:rsidRDefault="00F1399E"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F1399E" w:rsidRPr="008816AE" w:rsidRDefault="00F1399E"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F1399E" w:rsidRPr="008816AE" w:rsidRDefault="00F1399E"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F1399E" w:rsidRPr="008816AE" w:rsidRDefault="00F1399E" w:rsidP="00EE6EA6">
      <w:pPr>
        <w:widowControl/>
        <w:numPr>
          <w:ilvl w:val="0"/>
          <w:numId w:val="47"/>
        </w:numPr>
        <w:autoSpaceDE/>
        <w:autoSpaceDN/>
        <w:adjustRightInd/>
        <w:ind w:left="0" w:firstLine="0"/>
        <w:jc w:val="both"/>
      </w:pPr>
      <w:r w:rsidRPr="008816AE">
        <w:t>– исполнение бюджета,</w:t>
      </w:r>
    </w:p>
    <w:p w:rsidR="00F1399E" w:rsidRPr="008816AE" w:rsidRDefault="00F1399E" w:rsidP="00EE6EA6">
      <w:pPr>
        <w:widowControl/>
        <w:numPr>
          <w:ilvl w:val="0"/>
          <w:numId w:val="47"/>
        </w:numPr>
        <w:autoSpaceDE/>
        <w:autoSpaceDN/>
        <w:adjustRightInd/>
        <w:ind w:left="0" w:firstLine="0"/>
        <w:jc w:val="both"/>
      </w:pPr>
      <w:r w:rsidRPr="008816AE">
        <w:t>– контроль исполнения бюджета,</w:t>
      </w:r>
    </w:p>
    <w:p w:rsidR="00F1399E" w:rsidRPr="008816AE" w:rsidRDefault="00F1399E" w:rsidP="00EE6EA6">
      <w:pPr>
        <w:widowControl/>
        <w:numPr>
          <w:ilvl w:val="0"/>
          <w:numId w:val="47"/>
        </w:numPr>
        <w:autoSpaceDE/>
        <w:autoSpaceDN/>
        <w:adjustRightInd/>
        <w:ind w:left="0" w:firstLine="0"/>
        <w:jc w:val="both"/>
      </w:pPr>
      <w:r w:rsidRPr="008816AE">
        <w:t>– проверка отчета об исполнении бюджета,</w:t>
      </w:r>
    </w:p>
    <w:p w:rsidR="00F1399E" w:rsidRPr="008816AE" w:rsidRDefault="00F1399E" w:rsidP="00EE6EA6">
      <w:pPr>
        <w:widowControl/>
        <w:numPr>
          <w:ilvl w:val="0"/>
          <w:numId w:val="47"/>
        </w:numPr>
        <w:autoSpaceDE/>
        <w:autoSpaceDN/>
        <w:adjustRightInd/>
        <w:ind w:left="0" w:firstLine="0"/>
        <w:jc w:val="both"/>
      </w:pPr>
      <w:r w:rsidRPr="008816AE">
        <w:t>– утверждение отчета об исполнении бюджета.</w:t>
      </w:r>
    </w:p>
    <w:p w:rsidR="00F1399E" w:rsidRPr="008816AE" w:rsidRDefault="00F1399E"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F1399E" w:rsidRPr="008816AE" w:rsidRDefault="00F1399E"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F1399E" w:rsidRPr="008816AE" w:rsidRDefault="00F1399E" w:rsidP="00EE6EA6">
      <w:pPr>
        <w:jc w:val="both"/>
      </w:pPr>
      <w:r w:rsidRPr="008816AE">
        <w:tab/>
        <w:t>Основные участники бюджетного процесса</w:t>
      </w:r>
    </w:p>
    <w:p w:rsidR="00F1399E" w:rsidRPr="008816AE" w:rsidRDefault="00F1399E" w:rsidP="00EE6EA6">
      <w:pPr>
        <w:jc w:val="both"/>
      </w:pPr>
      <w:r w:rsidRPr="008816AE">
        <w:t>1.  Президент РФ, он же полномочный представитель Президента РФ в ГД.</w:t>
      </w:r>
    </w:p>
    <w:p w:rsidR="00F1399E" w:rsidRPr="008816AE" w:rsidRDefault="00F1399E"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F1399E" w:rsidRPr="008816AE" w:rsidRDefault="00F1399E" w:rsidP="00EE6EA6">
      <w:pPr>
        <w:widowControl/>
        <w:numPr>
          <w:ilvl w:val="0"/>
          <w:numId w:val="46"/>
        </w:numPr>
        <w:autoSpaceDE/>
        <w:autoSpaceDN/>
        <w:adjustRightInd/>
        <w:ind w:left="0" w:firstLine="0"/>
        <w:jc w:val="both"/>
      </w:pPr>
      <w:r w:rsidRPr="008816AE">
        <w:t>Министерство финансов РФ – 1 студент</w:t>
      </w:r>
    </w:p>
    <w:p w:rsidR="00F1399E" w:rsidRPr="008816AE" w:rsidRDefault="00F1399E" w:rsidP="00EE6EA6">
      <w:pPr>
        <w:widowControl/>
        <w:numPr>
          <w:ilvl w:val="0"/>
          <w:numId w:val="46"/>
        </w:numPr>
        <w:autoSpaceDE/>
        <w:autoSpaceDN/>
        <w:adjustRightInd/>
        <w:ind w:left="0" w:firstLine="0"/>
        <w:jc w:val="both"/>
      </w:pPr>
      <w:r w:rsidRPr="008816AE">
        <w:t>Председатель Государственной Думы РФ.</w:t>
      </w:r>
    </w:p>
    <w:p w:rsidR="00F1399E" w:rsidRPr="008816AE" w:rsidRDefault="00F1399E"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F1399E" w:rsidRPr="008816AE" w:rsidRDefault="00F1399E" w:rsidP="00EE6EA6">
      <w:pPr>
        <w:widowControl/>
        <w:numPr>
          <w:ilvl w:val="0"/>
          <w:numId w:val="46"/>
        </w:numPr>
        <w:autoSpaceDE/>
        <w:autoSpaceDN/>
        <w:adjustRightInd/>
        <w:ind w:left="0" w:firstLine="0"/>
        <w:jc w:val="both"/>
      </w:pPr>
      <w:r w:rsidRPr="008816AE">
        <w:t>Совет Федерации РФ – 1 студент</w:t>
      </w:r>
    </w:p>
    <w:p w:rsidR="00F1399E" w:rsidRPr="008816AE" w:rsidRDefault="00F1399E"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F1399E" w:rsidRPr="008816AE" w:rsidRDefault="00F1399E" w:rsidP="00EE6EA6">
      <w:pPr>
        <w:widowControl/>
        <w:numPr>
          <w:ilvl w:val="0"/>
          <w:numId w:val="46"/>
        </w:numPr>
        <w:autoSpaceDE/>
        <w:autoSpaceDN/>
        <w:adjustRightInd/>
        <w:ind w:left="0" w:firstLine="0"/>
        <w:jc w:val="both"/>
      </w:pPr>
      <w:r w:rsidRPr="008816AE">
        <w:t>Центральный банк РФ – 1 студент</w:t>
      </w:r>
    </w:p>
    <w:p w:rsidR="00F1399E" w:rsidRPr="008816AE" w:rsidRDefault="00F1399E" w:rsidP="00EE6EA6">
      <w:pPr>
        <w:widowControl/>
        <w:numPr>
          <w:ilvl w:val="0"/>
          <w:numId w:val="46"/>
        </w:numPr>
        <w:autoSpaceDE/>
        <w:autoSpaceDN/>
        <w:adjustRightInd/>
        <w:ind w:left="0" w:firstLine="0"/>
        <w:jc w:val="both"/>
      </w:pPr>
      <w:r w:rsidRPr="008816AE">
        <w:t>Счетная палата РФ – 1 студент.</w:t>
      </w:r>
    </w:p>
    <w:p w:rsidR="00F1399E" w:rsidRPr="008816AE" w:rsidRDefault="00F1399E"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F1399E" w:rsidRPr="008816AE" w:rsidRDefault="00F1399E"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F1399E" w:rsidRPr="008816AE" w:rsidRDefault="00F1399E"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F1399E" w:rsidRPr="008816AE" w:rsidRDefault="00F1399E" w:rsidP="00EE6EA6">
      <w:pPr>
        <w:pStyle w:val="ListParagraph"/>
        <w:widowControl/>
        <w:numPr>
          <w:ilvl w:val="0"/>
          <w:numId w:val="48"/>
        </w:numPr>
        <w:autoSpaceDE/>
        <w:autoSpaceDN/>
        <w:adjustRightInd/>
        <w:ind w:left="0" w:firstLine="0"/>
        <w:jc w:val="both"/>
      </w:pPr>
      <w:r w:rsidRPr="008816AE">
        <w:t>от  движения «Яблоко» – 1 - 2 человека,</w:t>
      </w:r>
    </w:p>
    <w:p w:rsidR="00F1399E" w:rsidRPr="008816AE" w:rsidRDefault="00F1399E" w:rsidP="00EE6EA6">
      <w:pPr>
        <w:pStyle w:val="ListParagraph"/>
        <w:widowControl/>
        <w:numPr>
          <w:ilvl w:val="0"/>
          <w:numId w:val="48"/>
        </w:numPr>
        <w:autoSpaceDE/>
        <w:autoSpaceDN/>
        <w:adjustRightInd/>
        <w:ind w:left="0" w:firstLine="0"/>
        <w:jc w:val="both"/>
      </w:pPr>
      <w:r w:rsidRPr="008816AE">
        <w:t>от движения «Единая  Россия» - 2-3 человека,</w:t>
      </w:r>
    </w:p>
    <w:p w:rsidR="00F1399E" w:rsidRPr="008816AE" w:rsidRDefault="00F1399E" w:rsidP="00EE6EA6">
      <w:pPr>
        <w:pStyle w:val="ListParagraph"/>
        <w:widowControl/>
        <w:numPr>
          <w:ilvl w:val="0"/>
          <w:numId w:val="48"/>
        </w:numPr>
        <w:autoSpaceDE/>
        <w:autoSpaceDN/>
        <w:adjustRightInd/>
        <w:ind w:left="0" w:firstLine="0"/>
        <w:jc w:val="both"/>
      </w:pPr>
      <w:r w:rsidRPr="008816AE">
        <w:t>от ЛДПР – 2-3 человека  и др.</w:t>
      </w:r>
    </w:p>
    <w:p w:rsidR="00F1399E" w:rsidRPr="00D533FC" w:rsidRDefault="00F1399E" w:rsidP="00EE6EA6">
      <w:pPr>
        <w:jc w:val="both"/>
      </w:pPr>
    </w:p>
    <w:p w:rsidR="00F1399E" w:rsidRPr="00920A70" w:rsidRDefault="00F1399E"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F1399E" w:rsidRPr="00533ECD" w:rsidRDefault="00F1399E" w:rsidP="00EE6EA6">
      <w:pPr>
        <w:jc w:val="both"/>
        <w:rPr>
          <w:i/>
          <w:iCs/>
        </w:rPr>
      </w:pPr>
      <w:r w:rsidRPr="00533ECD">
        <w:rPr>
          <w:i/>
          <w:iCs/>
        </w:rPr>
        <w:t>Вопросы к занятию</w:t>
      </w:r>
    </w:p>
    <w:p w:rsidR="00F1399E" w:rsidRPr="008816AE" w:rsidRDefault="00F1399E"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F1399E" w:rsidRPr="008816AE" w:rsidRDefault="00F1399E"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F1399E" w:rsidRPr="008816AE" w:rsidRDefault="00F1399E" w:rsidP="00EE6EA6">
      <w:pPr>
        <w:jc w:val="both"/>
      </w:pPr>
      <w:r w:rsidRPr="008816AE">
        <w:t>3. Назовите субъектов общей совместной собственности, имеющей место в предпринимательской деятельности.</w:t>
      </w:r>
    </w:p>
    <w:p w:rsidR="00F1399E" w:rsidRPr="008816AE" w:rsidRDefault="00F1399E" w:rsidP="00EE6EA6">
      <w:pPr>
        <w:jc w:val="both"/>
      </w:pPr>
      <w:r w:rsidRPr="008816AE">
        <w:t>4. Выберите правильный вариант ответа:</w:t>
      </w:r>
    </w:p>
    <w:p w:rsidR="00F1399E" w:rsidRPr="008816AE" w:rsidRDefault="00F1399E" w:rsidP="00EE6EA6">
      <w:pPr>
        <w:jc w:val="both"/>
      </w:pPr>
      <w:r w:rsidRPr="008816AE">
        <w:t>а) коммерческие организации вправе дарить друг другу имущество без ограничения стоимости,</w:t>
      </w:r>
    </w:p>
    <w:p w:rsidR="00F1399E" w:rsidRPr="008816AE" w:rsidRDefault="00F1399E" w:rsidP="00EE6EA6">
      <w:pPr>
        <w:jc w:val="both"/>
      </w:pPr>
      <w:r w:rsidRPr="008816AE">
        <w:t>б) коммерческие организации вправе дарить друг другу имущество в пределах 3 тысяч рублей,</w:t>
      </w:r>
    </w:p>
    <w:p w:rsidR="00F1399E" w:rsidRPr="008816AE" w:rsidRDefault="00F1399E" w:rsidP="00EE6EA6">
      <w:pPr>
        <w:jc w:val="both"/>
      </w:pPr>
      <w:r w:rsidRPr="008816AE">
        <w:t>в) коммерческие организации не вправе дарить друг другу имущество.</w:t>
      </w:r>
    </w:p>
    <w:p w:rsidR="00F1399E" w:rsidRPr="008816AE" w:rsidRDefault="00F1399E" w:rsidP="00EE6EA6">
      <w:pPr>
        <w:jc w:val="both"/>
      </w:pPr>
      <w:r w:rsidRPr="008816AE">
        <w:t>5. Поясните признаки субъектов предпринимательского права:</w:t>
      </w:r>
    </w:p>
    <w:p w:rsidR="00F1399E" w:rsidRPr="008816AE" w:rsidRDefault="00F1399E" w:rsidP="00EE6EA6">
      <w:pPr>
        <w:jc w:val="both"/>
      </w:pPr>
      <w:r w:rsidRPr="008816AE">
        <w:t>а) регистрация в установленном порядке или легитимация иным образом;</w:t>
      </w:r>
    </w:p>
    <w:p w:rsidR="00F1399E" w:rsidRPr="008816AE" w:rsidRDefault="00F1399E" w:rsidP="00EE6EA6">
      <w:pPr>
        <w:jc w:val="both"/>
      </w:pPr>
      <w:r w:rsidRPr="008816AE">
        <w:t>б) наличие хозяйственной компетенции;</w:t>
      </w:r>
    </w:p>
    <w:p w:rsidR="00F1399E" w:rsidRPr="008816AE" w:rsidRDefault="00F1399E" w:rsidP="00EE6EA6">
      <w:pPr>
        <w:jc w:val="both"/>
      </w:pPr>
      <w:r w:rsidRPr="008816AE">
        <w:t>в) наличие обособленного имущества как базы для осуществления предпринимательской деятельности;</w:t>
      </w:r>
    </w:p>
    <w:p w:rsidR="00F1399E" w:rsidRPr="008816AE" w:rsidRDefault="00F1399E" w:rsidP="00EE6EA6">
      <w:pPr>
        <w:jc w:val="both"/>
      </w:pPr>
      <w:r w:rsidRPr="008816AE">
        <w:t>г) самостоятельная имущественная ответственность.</w:t>
      </w:r>
    </w:p>
    <w:p w:rsidR="00F1399E" w:rsidRPr="008816AE" w:rsidRDefault="00F1399E" w:rsidP="00EE6EA6">
      <w:pPr>
        <w:jc w:val="both"/>
      </w:pPr>
      <w:r w:rsidRPr="008816AE">
        <w:t>6. Приведите примеры общей, ограниченной, специальной и исключительной хозяйственной компетенции.</w:t>
      </w:r>
    </w:p>
    <w:p w:rsidR="00F1399E" w:rsidRPr="008816AE" w:rsidRDefault="00F1399E"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F1399E" w:rsidRPr="008816AE" w:rsidRDefault="00F1399E" w:rsidP="00EE6EA6">
      <w:pPr>
        <w:jc w:val="both"/>
      </w:pPr>
      <w:r w:rsidRPr="008816AE">
        <w:t>8. Приведите перечень способов защиты гражданских прав субъектов хозяйственных отношений.</w:t>
      </w:r>
    </w:p>
    <w:p w:rsidR="00F1399E" w:rsidRPr="008816AE" w:rsidRDefault="00F1399E"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F1399E" w:rsidRDefault="00F1399E"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F1399E" w:rsidRPr="00AE1ECB" w:rsidRDefault="00F1399E" w:rsidP="00EE6EA6">
      <w:pPr>
        <w:pStyle w:val="ListParagraph"/>
        <w:ind w:left="0"/>
        <w:jc w:val="both"/>
        <w:rPr>
          <w:b/>
        </w:rPr>
      </w:pPr>
      <w:r w:rsidRPr="00AE1ECB">
        <w:rPr>
          <w:b/>
        </w:rPr>
        <w:t xml:space="preserve">Типовые </w:t>
      </w:r>
      <w:r>
        <w:rPr>
          <w:b/>
        </w:rPr>
        <w:t>проблемно-аналитические задания</w:t>
      </w:r>
    </w:p>
    <w:p w:rsidR="00F1399E" w:rsidRPr="00920A70" w:rsidRDefault="00F1399E" w:rsidP="00920A70">
      <w:pPr>
        <w:pStyle w:val="ListParagraph"/>
        <w:ind w:left="0"/>
        <w:rPr>
          <w:i/>
        </w:rPr>
      </w:pPr>
      <w:bookmarkStart w:id="1" w:name="_Hlk70257392"/>
      <w:r>
        <w:rPr>
          <w:i/>
        </w:rPr>
        <w:t>Задание для практической подготовки</w:t>
      </w:r>
    </w:p>
    <w:bookmarkEnd w:id="1"/>
    <w:p w:rsidR="00F1399E" w:rsidRPr="00533ECD" w:rsidRDefault="00F1399E" w:rsidP="00EE6EA6">
      <w:pPr>
        <w:pStyle w:val="BodyText"/>
        <w:spacing w:after="0"/>
        <w:jc w:val="both"/>
        <w:rPr>
          <w:sz w:val="24"/>
          <w:szCs w:val="24"/>
        </w:rPr>
      </w:pPr>
      <w:r w:rsidRPr="00533ECD">
        <w:rPr>
          <w:sz w:val="24"/>
          <w:szCs w:val="24"/>
        </w:rPr>
        <w:t>Проведите сравнительный анализ:</w:t>
      </w:r>
    </w:p>
    <w:p w:rsidR="00F1399E" w:rsidRPr="00533ECD" w:rsidRDefault="00F1399E" w:rsidP="00EE6EA6">
      <w:pPr>
        <w:pStyle w:val="BodyText"/>
        <w:spacing w:after="0"/>
        <w:jc w:val="both"/>
        <w:rPr>
          <w:sz w:val="24"/>
          <w:szCs w:val="24"/>
        </w:rPr>
      </w:pPr>
    </w:p>
    <w:p w:rsidR="00F1399E" w:rsidRPr="00533ECD" w:rsidRDefault="00F1399E" w:rsidP="00EE6EA6">
      <w:pPr>
        <w:pStyle w:val="BodyText"/>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F1399E" w:rsidRPr="00533ECD" w:rsidRDefault="00F1399E" w:rsidP="00EE6EA6">
      <w:pPr>
        <w:pStyle w:val="BodyText"/>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3784"/>
      </w:tblGrid>
      <w:tr w:rsidR="00F1399E" w:rsidRPr="00533ECD" w:rsidTr="009A36F7">
        <w:tc>
          <w:tcPr>
            <w:tcW w:w="2840" w:type="dxa"/>
          </w:tcPr>
          <w:p w:rsidR="00F1399E" w:rsidRPr="00533ECD" w:rsidRDefault="00F1399E" w:rsidP="009A36F7">
            <w:pPr>
              <w:pStyle w:val="BodyText"/>
              <w:spacing w:after="0"/>
              <w:rPr>
                <w:sz w:val="24"/>
                <w:szCs w:val="24"/>
              </w:rPr>
            </w:pPr>
            <w:r>
              <w:rPr>
                <w:sz w:val="24"/>
                <w:szCs w:val="24"/>
              </w:rPr>
              <w:t>Договор оказание услуг</w:t>
            </w:r>
          </w:p>
        </w:tc>
        <w:tc>
          <w:tcPr>
            <w:tcW w:w="2840" w:type="dxa"/>
          </w:tcPr>
          <w:p w:rsidR="00F1399E" w:rsidRPr="00533ECD" w:rsidRDefault="00F1399E" w:rsidP="009A36F7">
            <w:pPr>
              <w:pStyle w:val="BodyText"/>
              <w:spacing w:after="0"/>
              <w:ind w:firstLine="350"/>
              <w:rPr>
                <w:sz w:val="24"/>
                <w:szCs w:val="24"/>
              </w:rPr>
            </w:pPr>
            <w:r>
              <w:rPr>
                <w:sz w:val="24"/>
                <w:szCs w:val="24"/>
              </w:rPr>
              <w:t>Договор поручительства</w:t>
            </w:r>
          </w:p>
        </w:tc>
        <w:tc>
          <w:tcPr>
            <w:tcW w:w="3784" w:type="dxa"/>
          </w:tcPr>
          <w:p w:rsidR="00F1399E" w:rsidRPr="00533ECD" w:rsidRDefault="00F1399E" w:rsidP="009A36F7">
            <w:pPr>
              <w:pStyle w:val="BodyText"/>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F1399E" w:rsidRPr="00533ECD" w:rsidRDefault="00F1399E" w:rsidP="00EE6EA6">
      <w:pPr>
        <w:jc w:val="both"/>
      </w:pPr>
    </w:p>
    <w:p w:rsidR="00F1399E" w:rsidRPr="00AA5F9A" w:rsidRDefault="00F1399E" w:rsidP="00EE6EA6">
      <w:pPr>
        <w:pStyle w:val="BodyText"/>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F1399E" w:rsidRPr="00AA5F9A" w:rsidRDefault="00F1399E" w:rsidP="00EE6EA6">
      <w:pPr>
        <w:pStyle w:val="BodyText"/>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5345"/>
      </w:tblGrid>
      <w:tr w:rsidR="00F1399E" w:rsidRPr="00AA5F9A" w:rsidTr="009A36F7">
        <w:tc>
          <w:tcPr>
            <w:tcW w:w="4261" w:type="dxa"/>
          </w:tcPr>
          <w:p w:rsidR="00F1399E" w:rsidRPr="00AA5F9A" w:rsidRDefault="00F1399E" w:rsidP="009A36F7">
            <w:pPr>
              <w:pStyle w:val="BodyText"/>
              <w:spacing w:after="0"/>
              <w:ind w:firstLine="350"/>
              <w:rPr>
                <w:sz w:val="24"/>
                <w:szCs w:val="24"/>
              </w:rPr>
            </w:pPr>
            <w:r>
              <w:rPr>
                <w:sz w:val="24"/>
                <w:szCs w:val="24"/>
              </w:rPr>
              <w:t>Юридические лица</w:t>
            </w:r>
          </w:p>
        </w:tc>
        <w:tc>
          <w:tcPr>
            <w:tcW w:w="5345" w:type="dxa"/>
          </w:tcPr>
          <w:p w:rsidR="00F1399E" w:rsidRDefault="00F1399E" w:rsidP="009A36F7">
            <w:pPr>
              <w:pStyle w:val="BodyText"/>
              <w:spacing w:after="0"/>
              <w:ind w:firstLine="350"/>
              <w:rPr>
                <w:sz w:val="24"/>
                <w:szCs w:val="24"/>
              </w:rPr>
            </w:pPr>
            <w:r>
              <w:rPr>
                <w:sz w:val="24"/>
                <w:szCs w:val="24"/>
              </w:rPr>
              <w:t>Физические лица</w:t>
            </w:r>
          </w:p>
          <w:p w:rsidR="00F1399E" w:rsidRDefault="00F1399E" w:rsidP="009A36F7">
            <w:pPr>
              <w:pStyle w:val="BodyText"/>
              <w:spacing w:after="0"/>
              <w:ind w:firstLine="350"/>
              <w:rPr>
                <w:sz w:val="24"/>
                <w:szCs w:val="24"/>
              </w:rPr>
            </w:pPr>
          </w:p>
          <w:p w:rsidR="00F1399E" w:rsidRPr="00AA5F9A" w:rsidRDefault="00F1399E" w:rsidP="009A36F7">
            <w:pPr>
              <w:pStyle w:val="BodyText"/>
              <w:spacing w:after="0"/>
              <w:ind w:firstLine="350"/>
              <w:rPr>
                <w:sz w:val="24"/>
                <w:szCs w:val="24"/>
              </w:rPr>
            </w:pPr>
          </w:p>
        </w:tc>
      </w:tr>
      <w:tr w:rsidR="00F1399E" w:rsidRPr="00AA5F9A" w:rsidTr="009A36F7">
        <w:tc>
          <w:tcPr>
            <w:tcW w:w="4261" w:type="dxa"/>
          </w:tcPr>
          <w:p w:rsidR="00F1399E" w:rsidRPr="00AA5F9A" w:rsidRDefault="00F1399E" w:rsidP="009A36F7">
            <w:pPr>
              <w:pStyle w:val="BodyText"/>
              <w:spacing w:after="0"/>
              <w:ind w:firstLine="350"/>
              <w:rPr>
                <w:sz w:val="24"/>
                <w:szCs w:val="24"/>
              </w:rPr>
            </w:pPr>
          </w:p>
        </w:tc>
        <w:tc>
          <w:tcPr>
            <w:tcW w:w="5345" w:type="dxa"/>
          </w:tcPr>
          <w:p w:rsidR="00F1399E" w:rsidRPr="00AA5F9A" w:rsidRDefault="00F1399E" w:rsidP="009A36F7">
            <w:pPr>
              <w:pStyle w:val="BodyText"/>
              <w:spacing w:after="0"/>
              <w:ind w:firstLine="350"/>
              <w:rPr>
                <w:sz w:val="24"/>
                <w:szCs w:val="24"/>
              </w:rPr>
            </w:pPr>
          </w:p>
        </w:tc>
      </w:tr>
    </w:tbl>
    <w:p w:rsidR="00F1399E" w:rsidRDefault="00F1399E" w:rsidP="00EE6EA6">
      <w:pPr>
        <w:ind w:left="360"/>
        <w:jc w:val="both"/>
      </w:pPr>
    </w:p>
    <w:p w:rsidR="00F1399E" w:rsidRPr="00AE1ECB" w:rsidRDefault="00F1399E" w:rsidP="00EE6EA6">
      <w:pPr>
        <w:pStyle w:val="ListParagraph"/>
        <w:ind w:left="0"/>
        <w:jc w:val="both"/>
        <w:rPr>
          <w:b/>
        </w:rPr>
      </w:pPr>
      <w:r w:rsidRPr="00AE1ECB">
        <w:rPr>
          <w:b/>
        </w:rPr>
        <w:t>Тип</w:t>
      </w:r>
      <w:r>
        <w:rPr>
          <w:b/>
        </w:rPr>
        <w:t>овые ситуационные задачи</w:t>
      </w:r>
    </w:p>
    <w:p w:rsidR="00F1399E" w:rsidRPr="00920A70" w:rsidRDefault="00F1399E" w:rsidP="00920A70">
      <w:pPr>
        <w:rPr>
          <w:b/>
        </w:rPr>
      </w:pPr>
      <w:r>
        <w:rPr>
          <w:b/>
        </w:rPr>
        <w:t>Задача 1.</w:t>
      </w:r>
    </w:p>
    <w:p w:rsidR="00F1399E" w:rsidRPr="00245A54" w:rsidRDefault="00F1399E" w:rsidP="00920A70">
      <w:pPr>
        <w:pStyle w:val="BodyTextIndent"/>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F1399E" w:rsidRPr="00245A54" w:rsidRDefault="00F1399E" w:rsidP="00EE6EA6">
      <w:pPr>
        <w:pStyle w:val="BodyTextIndent"/>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F1399E" w:rsidRPr="00245A54" w:rsidRDefault="00F1399E" w:rsidP="00EE6EA6">
      <w:pPr>
        <w:ind w:firstLine="340"/>
        <w:jc w:val="both"/>
        <w:rPr>
          <w:b/>
        </w:rPr>
      </w:pPr>
      <w:r w:rsidRPr="00245A54">
        <w:rPr>
          <w:b/>
        </w:rPr>
        <w:t>Задача 2</w:t>
      </w:r>
    </w:p>
    <w:p w:rsidR="00F1399E" w:rsidRPr="00245A54" w:rsidRDefault="00F1399E" w:rsidP="00EE6EA6">
      <w:pPr>
        <w:ind w:firstLine="340"/>
        <w:jc w:val="both"/>
      </w:pPr>
      <w:r w:rsidRPr="00245A54">
        <w:t>ОАО «Реутовская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F1399E" w:rsidRPr="00245A54" w:rsidRDefault="00F1399E"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F1399E" w:rsidRPr="00245A54" w:rsidRDefault="00F1399E" w:rsidP="00EE6EA6">
      <w:pPr>
        <w:ind w:firstLine="340"/>
        <w:jc w:val="both"/>
        <w:rPr>
          <w:b/>
        </w:rPr>
      </w:pPr>
      <w:r w:rsidRPr="00245A54">
        <w:rPr>
          <w:b/>
        </w:rPr>
        <w:t>Задача 3</w:t>
      </w:r>
    </w:p>
    <w:p w:rsidR="00F1399E" w:rsidRPr="00245A54" w:rsidRDefault="00F1399E" w:rsidP="00EE6EA6">
      <w:pPr>
        <w:pStyle w:val="BodyTextIndent"/>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«ДиалЭлектроникс», нашёл покупателя для продажи партии стиральных машин. После реализации товара организация «ДиалЭлектроникс» выплатила В.Д. Попову вознаграждение в размере 1,5 % от суммы и предложила ему продолжить сотрудничество по сбыту товаров.</w:t>
      </w:r>
    </w:p>
    <w:p w:rsidR="00F1399E" w:rsidRPr="00245A54" w:rsidRDefault="00F1399E"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«ДиалЭлектроникс» правомерными? Как регламентируется действующим законодательством деятельность и</w:t>
      </w:r>
      <w:r>
        <w:rPr>
          <w:i/>
        </w:rPr>
        <w:t>ндивидуальных предпринимателей?</w:t>
      </w:r>
    </w:p>
    <w:p w:rsidR="00F1399E" w:rsidRPr="00245A54" w:rsidRDefault="00F1399E" w:rsidP="00EE6EA6">
      <w:pPr>
        <w:ind w:firstLine="340"/>
        <w:jc w:val="both"/>
        <w:rPr>
          <w:b/>
        </w:rPr>
      </w:pPr>
      <w:r w:rsidRPr="00245A54">
        <w:rPr>
          <w:b/>
        </w:rPr>
        <w:t>Задача 4</w:t>
      </w:r>
    </w:p>
    <w:p w:rsidR="00F1399E" w:rsidRPr="00245A54" w:rsidRDefault="00F1399E"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F1399E" w:rsidRPr="00245A54" w:rsidRDefault="00F1399E"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F1399E" w:rsidRPr="00245A54" w:rsidRDefault="00F1399E" w:rsidP="00EE6EA6">
      <w:pPr>
        <w:ind w:firstLine="340"/>
        <w:jc w:val="both"/>
        <w:rPr>
          <w:b/>
        </w:rPr>
      </w:pPr>
      <w:r w:rsidRPr="00245A54">
        <w:rPr>
          <w:b/>
        </w:rPr>
        <w:t>Задача 5</w:t>
      </w:r>
    </w:p>
    <w:p w:rsidR="00F1399E" w:rsidRPr="00245A54" w:rsidRDefault="00F1399E"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F1399E" w:rsidRPr="00245A54" w:rsidRDefault="00F1399E" w:rsidP="00EE6EA6">
      <w:pPr>
        <w:ind w:firstLine="340"/>
        <w:jc w:val="both"/>
        <w:rPr>
          <w:i/>
        </w:rPr>
      </w:pPr>
      <w:r w:rsidRPr="00245A54">
        <w:rPr>
          <w:i/>
        </w:rPr>
        <w:t>В какой мере обосновано такое требование?</w:t>
      </w:r>
    </w:p>
    <w:p w:rsidR="00F1399E" w:rsidRPr="00245A54" w:rsidRDefault="00F1399E" w:rsidP="00EE6EA6">
      <w:pPr>
        <w:pStyle w:val="BodyTextIndent2"/>
        <w:spacing w:line="240" w:lineRule="auto"/>
        <w:rPr>
          <w:i/>
        </w:rPr>
      </w:pPr>
      <w:r w:rsidRPr="00245A54">
        <w:rPr>
          <w:i/>
        </w:rPr>
        <w:t>Кому принадлежит право избирать (назначать) нового руководителя?</w:t>
      </w:r>
    </w:p>
    <w:p w:rsidR="00F1399E" w:rsidRPr="00AA5F9A" w:rsidRDefault="00F1399E" w:rsidP="00EE6EA6">
      <w:pPr>
        <w:ind w:left="360"/>
        <w:jc w:val="both"/>
      </w:pPr>
    </w:p>
    <w:p w:rsidR="00F1399E" w:rsidRPr="00920A70" w:rsidRDefault="00F1399E"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F1399E" w:rsidRPr="00920A70" w:rsidRDefault="00F1399E" w:rsidP="00920A70">
      <w:pPr>
        <w:pStyle w:val="NormalWeb"/>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F1399E" w:rsidRPr="00920A70" w:rsidRDefault="00F1399E" w:rsidP="00920A70">
      <w:pPr>
        <w:pStyle w:val="ListParagraph"/>
        <w:ind w:left="0"/>
        <w:rPr>
          <w:i/>
        </w:rPr>
      </w:pPr>
      <w:r w:rsidRPr="00820923">
        <w:rPr>
          <w:i/>
        </w:rPr>
        <w:t>Зада</w:t>
      </w:r>
      <w:r>
        <w:rPr>
          <w:i/>
        </w:rPr>
        <w:t>ние для практической подготовки</w:t>
      </w:r>
    </w:p>
    <w:p w:rsidR="00F1399E" w:rsidRPr="00920A70" w:rsidRDefault="00F1399E" w:rsidP="00920A70">
      <w:pPr>
        <w:pStyle w:val="ListParagraph"/>
        <w:ind w:left="0"/>
        <w:jc w:val="both"/>
        <w:rPr>
          <w:b/>
        </w:rPr>
      </w:pPr>
      <w:r w:rsidRPr="00820923">
        <w:rPr>
          <w:b/>
        </w:rPr>
        <w:t>Темы исследовательских, инфо</w:t>
      </w:r>
      <w:r>
        <w:rPr>
          <w:b/>
        </w:rPr>
        <w:t>рмационных, творческих проектов</w:t>
      </w:r>
    </w:p>
    <w:p w:rsidR="00F1399E" w:rsidRPr="00920A70" w:rsidRDefault="00F1399E" w:rsidP="00920A70">
      <w:pPr>
        <w:pStyle w:val="ListParagraph"/>
        <w:ind w:left="0"/>
        <w:jc w:val="both"/>
        <w:rPr>
          <w:i/>
        </w:rPr>
      </w:pPr>
      <w:r w:rsidRPr="00AE1ECB">
        <w:rPr>
          <w:i/>
        </w:rPr>
        <w:t>Информационный</w:t>
      </w:r>
      <w:r>
        <w:rPr>
          <w:i/>
        </w:rPr>
        <w:t xml:space="preserve"> проект (презентация) по темам:</w:t>
      </w:r>
    </w:p>
    <w:p w:rsidR="00F1399E" w:rsidRPr="00820923" w:rsidRDefault="00F1399E"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7. Модели оценки вероятности банкротства: Модель Бивера;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10. Модели оценки вероятности банкротства: модель Таффлера;</w:t>
      </w:r>
    </w:p>
    <w:p w:rsidR="00F1399E" w:rsidRPr="00AE1ECB" w:rsidRDefault="00F1399E" w:rsidP="00EE6EA6">
      <w:pPr>
        <w:rPr>
          <w:i/>
        </w:rPr>
      </w:pPr>
      <w:r w:rsidRPr="00AE1ECB">
        <w:rPr>
          <w:i/>
        </w:rPr>
        <w:t>Исследовательский проект по теме</w:t>
      </w:r>
    </w:p>
    <w:p w:rsidR="00F1399E" w:rsidRPr="00920A70" w:rsidRDefault="00F1399E" w:rsidP="00920A70">
      <w:r w:rsidRPr="00AE1ECB">
        <w:t>«Проблемы разработки и принятия колле</w:t>
      </w:r>
      <w:r>
        <w:t>ктивного договора и соглашения»</w:t>
      </w:r>
    </w:p>
    <w:p w:rsidR="00F1399E" w:rsidRPr="00AE1ECB" w:rsidRDefault="00F1399E" w:rsidP="00EE6EA6">
      <w:pPr>
        <w:pStyle w:val="ListParagraph"/>
        <w:ind w:left="0"/>
        <w:jc w:val="both"/>
        <w:rPr>
          <w:b/>
        </w:rPr>
      </w:pPr>
      <w:r w:rsidRPr="00AE1ECB">
        <w:rPr>
          <w:b/>
        </w:rPr>
        <w:t>Типовые з</w:t>
      </w:r>
      <w:r>
        <w:rPr>
          <w:b/>
        </w:rPr>
        <w:t>адания к интерактивным занятиям</w:t>
      </w:r>
    </w:p>
    <w:p w:rsidR="00F1399E" w:rsidRPr="00920A70" w:rsidRDefault="00F1399E" w:rsidP="00EE6EA6">
      <w:pPr>
        <w:pStyle w:val="BodyText"/>
        <w:spacing w:after="0"/>
        <w:ind w:firstLine="350"/>
        <w:rPr>
          <w:i/>
          <w:sz w:val="24"/>
          <w:szCs w:val="24"/>
        </w:rPr>
      </w:pPr>
      <w:r>
        <w:rPr>
          <w:i/>
          <w:sz w:val="24"/>
          <w:szCs w:val="24"/>
        </w:rPr>
        <w:t>Дискуссионные процедуры</w:t>
      </w:r>
      <w:r w:rsidRPr="00820923">
        <w:rPr>
          <w:sz w:val="24"/>
          <w:szCs w:val="24"/>
        </w:rPr>
        <w:tab/>
      </w:r>
    </w:p>
    <w:p w:rsidR="00F1399E" w:rsidRPr="00920A70" w:rsidRDefault="00F1399E" w:rsidP="00920A70">
      <w:pPr>
        <w:pStyle w:val="BodyText"/>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F1399E" w:rsidRPr="00820923" w:rsidRDefault="00F1399E" w:rsidP="00EE6EA6">
      <w:pPr>
        <w:rPr>
          <w:i/>
        </w:rPr>
      </w:pPr>
      <w:r w:rsidRPr="00820923">
        <w:rPr>
          <w:i/>
        </w:rPr>
        <w:t>Ролевая игра (по желанию)</w:t>
      </w:r>
    </w:p>
    <w:p w:rsidR="00F1399E" w:rsidRDefault="00F1399E"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F1399E" w:rsidRPr="00820923" w:rsidRDefault="00F1399E" w:rsidP="00EE6EA6">
      <w:pPr>
        <w:tabs>
          <w:tab w:val="left" w:pos="360"/>
        </w:tabs>
        <w:jc w:val="both"/>
        <w:rPr>
          <w:i/>
          <w:iCs/>
        </w:rPr>
      </w:pPr>
      <w:r w:rsidRPr="00820923">
        <w:rPr>
          <w:i/>
          <w:iCs/>
        </w:rPr>
        <w:t>Практические задачи</w:t>
      </w:r>
    </w:p>
    <w:p w:rsidR="00F1399E" w:rsidRPr="00920A70" w:rsidRDefault="00F1399E" w:rsidP="00EE6EA6">
      <w:pPr>
        <w:ind w:firstLine="340"/>
        <w:jc w:val="both"/>
        <w:rPr>
          <w:b/>
          <w:bCs/>
        </w:rPr>
      </w:pPr>
      <w:r>
        <w:rPr>
          <w:b/>
          <w:bCs/>
        </w:rPr>
        <w:t>Задача 1.</w:t>
      </w:r>
    </w:p>
    <w:p w:rsidR="00F1399E" w:rsidRPr="00820923" w:rsidRDefault="00F1399E"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F1399E" w:rsidRPr="00920A70" w:rsidRDefault="00F1399E"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F1399E" w:rsidRPr="00820923" w:rsidRDefault="00F1399E" w:rsidP="00EE6EA6">
      <w:pPr>
        <w:ind w:firstLine="340"/>
        <w:jc w:val="both"/>
        <w:rPr>
          <w:b/>
        </w:rPr>
      </w:pPr>
      <w:r w:rsidRPr="00820923">
        <w:rPr>
          <w:b/>
        </w:rPr>
        <w:t>Задача 2</w:t>
      </w:r>
    </w:p>
    <w:p w:rsidR="00F1399E" w:rsidRPr="00820923" w:rsidRDefault="00F1399E" w:rsidP="00EE6EA6">
      <w:pPr>
        <w:ind w:firstLine="340"/>
        <w:jc w:val="both"/>
        <w:rPr>
          <w:spacing w:val="-6"/>
        </w:rPr>
      </w:pPr>
      <w:r w:rsidRPr="00820923">
        <w:rPr>
          <w:spacing w:val="-6"/>
        </w:rPr>
        <w:t>В августе прошлого года Вачинский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Вачинского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F1399E" w:rsidRPr="00920A70" w:rsidRDefault="00F1399E"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F1399E" w:rsidRPr="00820923" w:rsidRDefault="00F1399E" w:rsidP="00EE6EA6">
      <w:pPr>
        <w:pStyle w:val="BodyTextIndent"/>
        <w:ind w:firstLine="340"/>
        <w:rPr>
          <w:b/>
          <w:bCs/>
          <w:spacing w:val="-6"/>
        </w:rPr>
      </w:pPr>
      <w:r w:rsidRPr="00820923">
        <w:rPr>
          <w:b/>
          <w:bCs/>
          <w:spacing w:val="-6"/>
        </w:rPr>
        <w:t>Задача 3</w:t>
      </w:r>
    </w:p>
    <w:p w:rsidR="00F1399E" w:rsidRPr="00820923" w:rsidRDefault="00F1399E" w:rsidP="00EE6EA6">
      <w:pPr>
        <w:pStyle w:val="BodyTextIndent"/>
        <w:ind w:firstLine="340"/>
        <w:jc w:val="both"/>
        <w:rPr>
          <w:spacing w:val="-6"/>
        </w:rPr>
      </w:pPr>
      <w:r w:rsidRPr="00820923">
        <w:rPr>
          <w:spacing w:val="-6"/>
        </w:rPr>
        <w:t>ООО «Симплер» обратилось в арбитражный суд с иском к ОАО «Всероссийский проектно-конструкторский технологический институт мебели (ОАО «ВиКТИМ»)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F1399E" w:rsidRPr="00820923" w:rsidRDefault="00F1399E" w:rsidP="00EE6EA6">
      <w:pPr>
        <w:pStyle w:val="BodyTextIndent"/>
        <w:ind w:firstLine="340"/>
        <w:jc w:val="both"/>
      </w:pPr>
      <w:r w:rsidRPr="00820923">
        <w:t>Исковые требования мотивированы тем, что ООО «Симплер»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«Симплер» в ОАО «ВиКТИМ»,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F1399E" w:rsidRPr="00820923" w:rsidRDefault="00F1399E" w:rsidP="00EE6EA6">
      <w:pPr>
        <w:pStyle w:val="BodyTextIndent"/>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F1399E" w:rsidRPr="00820923" w:rsidRDefault="00F1399E" w:rsidP="00EE6EA6">
      <w:pPr>
        <w:ind w:firstLine="340"/>
        <w:jc w:val="both"/>
        <w:rPr>
          <w:b/>
        </w:rPr>
      </w:pPr>
      <w:r w:rsidRPr="00820923">
        <w:rPr>
          <w:b/>
        </w:rPr>
        <w:t>Задача 4</w:t>
      </w:r>
    </w:p>
    <w:p w:rsidR="00F1399E" w:rsidRPr="00820923" w:rsidRDefault="00F1399E" w:rsidP="00EE6EA6">
      <w:pPr>
        <w:pStyle w:val="BodyTextIndent"/>
        <w:ind w:firstLine="340"/>
        <w:jc w:val="both"/>
      </w:pPr>
      <w:r w:rsidRPr="00820923">
        <w:t>ЗАО «Росэлтраст»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«Росэлтраст» в реестре акционеров ОАО «КУЗОЦМ» в качестве собственника 36 622 обыкновенных акций. В судебном заседании было доказано, что основанием иска ЗАО «Росэлтраст» о признании недействительным исключения его из реестра акционеров ОАО «КУЗОЦМ» является договор между ЗАО «Росэлтраст» и ОАО «КУЗОЦМ». Данный договор подписан Б.В. Мышкиным, являвшимся президентом ОАО «Росэлтранс». Договор заключён в период ликвидации ОАО «Росэлтранс» по основаниям и в порядке, установленным гражданским законодательством.</w:t>
      </w:r>
    </w:p>
    <w:p w:rsidR="00F1399E" w:rsidRPr="00820923" w:rsidRDefault="00F1399E" w:rsidP="00EE6EA6">
      <w:pPr>
        <w:pStyle w:val="BodyTextIndent"/>
        <w:ind w:firstLine="340"/>
        <w:jc w:val="both"/>
        <w:rPr>
          <w:i/>
          <w:spacing w:val="-6"/>
        </w:rPr>
      </w:pPr>
      <w:r w:rsidRPr="00820923">
        <w:rPr>
          <w:i/>
          <w:spacing w:val="-6"/>
        </w:rPr>
        <w:t>Оцените сложившиеся взаимоотношения. Подлежит ли иск удовлетворению?</w:t>
      </w:r>
    </w:p>
    <w:p w:rsidR="00F1399E" w:rsidRPr="00820923" w:rsidRDefault="00F1399E" w:rsidP="00EE6EA6">
      <w:pPr>
        <w:ind w:firstLine="340"/>
        <w:jc w:val="both"/>
        <w:rPr>
          <w:b/>
        </w:rPr>
      </w:pPr>
      <w:r w:rsidRPr="00820923">
        <w:rPr>
          <w:b/>
        </w:rPr>
        <w:t>Задача 5</w:t>
      </w:r>
    </w:p>
    <w:p w:rsidR="00F1399E" w:rsidRPr="00820923" w:rsidRDefault="00F1399E" w:rsidP="00EE6EA6">
      <w:pPr>
        <w:pStyle w:val="BodyTextIndent"/>
        <w:ind w:firstLine="340"/>
        <w:jc w:val="both"/>
        <w:rPr>
          <w:spacing w:val="-6"/>
        </w:rPr>
      </w:pPr>
      <w:r w:rsidRPr="00820923">
        <w:t xml:space="preserve">Организация должна была заплатить кооперативу «Швейремонт»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F1399E" w:rsidRPr="00820923" w:rsidRDefault="00F1399E" w:rsidP="00EE6EA6">
      <w:pPr>
        <w:pStyle w:val="BodyTextIndent"/>
        <w:ind w:firstLine="340"/>
        <w:jc w:val="both"/>
        <w:rPr>
          <w:i/>
          <w:iCs/>
        </w:rPr>
      </w:pPr>
      <w:r w:rsidRPr="00820923">
        <w:rPr>
          <w:i/>
          <w:iCs/>
        </w:rPr>
        <w:t>Обоснованна ли позиция чекодателя? Какой вид че</w:t>
      </w:r>
      <w:r>
        <w:rPr>
          <w:i/>
          <w:iCs/>
        </w:rPr>
        <w:t>ков применен в данных расчётах?</w:t>
      </w:r>
    </w:p>
    <w:p w:rsidR="00F1399E" w:rsidRPr="00820923" w:rsidRDefault="00F1399E" w:rsidP="00EE6EA6">
      <w:pPr>
        <w:ind w:firstLine="340"/>
        <w:jc w:val="both"/>
        <w:rPr>
          <w:b/>
        </w:rPr>
      </w:pPr>
      <w:r w:rsidRPr="00820923">
        <w:rPr>
          <w:b/>
        </w:rPr>
        <w:t>Задача 6</w:t>
      </w:r>
    </w:p>
    <w:p w:rsidR="00F1399E" w:rsidRPr="00820923" w:rsidRDefault="00F1399E" w:rsidP="00EE6EA6">
      <w:pPr>
        <w:pStyle w:val="BodyTextIndent"/>
        <w:ind w:firstLine="340"/>
        <w:jc w:val="both"/>
      </w:pPr>
      <w:r w:rsidRPr="00820923">
        <w:t>ОАО «Хабмаш»,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«Хабмаш»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F1399E" w:rsidRPr="00820923" w:rsidRDefault="00F1399E" w:rsidP="00EE6EA6">
      <w:pPr>
        <w:pStyle w:val="BodyTextIndent"/>
        <w:ind w:firstLine="340"/>
        <w:jc w:val="both"/>
        <w:rPr>
          <w:i/>
          <w:iCs/>
        </w:rPr>
      </w:pPr>
      <w:r w:rsidRPr="00820923">
        <w:rPr>
          <w:i/>
          <w:iCs/>
        </w:rPr>
        <w:t>Дайте понятие переводного векселя, индоссамента, акцепта и аваля. Обоснованна ли позиция ООО «Эра»? Изменится ли решение, если вексель будет предъявлен к оплате через семь месяцев с момента составления?</w:t>
      </w:r>
    </w:p>
    <w:p w:rsidR="00F1399E" w:rsidRDefault="00F1399E" w:rsidP="00EE6EA6">
      <w:pPr>
        <w:jc w:val="both"/>
        <w:rPr>
          <w:b/>
          <w:bCs/>
        </w:rPr>
      </w:pPr>
    </w:p>
    <w:p w:rsidR="00F1399E" w:rsidRPr="00D533FC" w:rsidRDefault="00F1399E" w:rsidP="00920A70">
      <w:pPr>
        <w:pStyle w:val="ListParagraph"/>
        <w:ind w:left="0"/>
        <w:jc w:val="both"/>
        <w:rPr>
          <w:b/>
        </w:rPr>
      </w:pPr>
      <w:r w:rsidRPr="00D533FC">
        <w:rPr>
          <w:b/>
        </w:rPr>
        <w:t>Типовые вопросы к контрольным работам</w:t>
      </w:r>
    </w:p>
    <w:p w:rsidR="00F1399E" w:rsidRPr="00D533FC" w:rsidRDefault="00F1399E" w:rsidP="00920A70">
      <w:pPr>
        <w:tabs>
          <w:tab w:val="center" w:pos="4536"/>
          <w:tab w:val="right" w:pos="9072"/>
        </w:tabs>
        <w:rPr>
          <w:b/>
          <w:i/>
        </w:rPr>
      </w:pPr>
      <w:r w:rsidRPr="00D533FC">
        <w:t xml:space="preserve">Примерная </w:t>
      </w:r>
      <w:r w:rsidRPr="00D533FC">
        <w:rPr>
          <w:bCs/>
        </w:rPr>
        <w:t>тематика</w:t>
      </w:r>
      <w:r w:rsidRPr="00D533FC">
        <w:rPr>
          <w:b/>
          <w:bCs/>
          <w:i/>
        </w:rPr>
        <w:t>письменных</w:t>
      </w:r>
      <w:r w:rsidRPr="00D533FC">
        <w:rPr>
          <w:b/>
          <w:i/>
        </w:rPr>
        <w:t>контрольных работ:</w:t>
      </w:r>
    </w:p>
    <w:p w:rsidR="00F1399E" w:rsidRPr="00D533FC" w:rsidRDefault="00F1399E" w:rsidP="00920A70">
      <w:pPr>
        <w:jc w:val="both"/>
      </w:pPr>
      <w:r w:rsidRPr="00D533FC">
        <w:t>Финансовое право</w:t>
      </w:r>
    </w:p>
    <w:p w:rsidR="00F1399E" w:rsidRPr="00D533FC" w:rsidRDefault="00F1399E" w:rsidP="00920A70">
      <w:pPr>
        <w:widowControl/>
        <w:numPr>
          <w:ilvl w:val="0"/>
          <w:numId w:val="49"/>
        </w:numPr>
        <w:ind w:left="0" w:firstLine="0"/>
        <w:jc w:val="both"/>
      </w:pPr>
      <w:r w:rsidRPr="00D533FC">
        <w:t>Финансы и финансовая деятельность государства.</w:t>
      </w:r>
    </w:p>
    <w:p w:rsidR="00F1399E" w:rsidRPr="00D533FC" w:rsidRDefault="00F1399E" w:rsidP="00920A70">
      <w:pPr>
        <w:widowControl/>
        <w:numPr>
          <w:ilvl w:val="0"/>
          <w:numId w:val="49"/>
        </w:numPr>
        <w:ind w:left="0" w:firstLine="0"/>
        <w:jc w:val="both"/>
      </w:pPr>
      <w:r w:rsidRPr="00D533FC">
        <w:t>Финансовая система РФ.</w:t>
      </w:r>
    </w:p>
    <w:p w:rsidR="00F1399E" w:rsidRPr="00D533FC" w:rsidRDefault="00F1399E" w:rsidP="00920A70">
      <w:pPr>
        <w:widowControl/>
        <w:numPr>
          <w:ilvl w:val="0"/>
          <w:numId w:val="49"/>
        </w:numPr>
        <w:ind w:left="0" w:firstLine="0"/>
        <w:jc w:val="both"/>
      </w:pPr>
      <w:r w:rsidRPr="00D533FC">
        <w:t>Финансовая деятельность в условиях рыночной экономики.</w:t>
      </w:r>
    </w:p>
    <w:p w:rsidR="00F1399E" w:rsidRPr="00D533FC" w:rsidRDefault="00F1399E"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F1399E" w:rsidRPr="00D533FC" w:rsidRDefault="00F1399E"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F1399E" w:rsidRPr="00D533FC" w:rsidRDefault="00F1399E" w:rsidP="00920A70">
      <w:pPr>
        <w:widowControl/>
        <w:numPr>
          <w:ilvl w:val="0"/>
          <w:numId w:val="49"/>
        </w:numPr>
        <w:ind w:left="0" w:firstLine="0"/>
        <w:jc w:val="both"/>
      </w:pPr>
      <w:r w:rsidRPr="00D533FC">
        <w:t>Финансовое право как  отрасль российского права.</w:t>
      </w:r>
    </w:p>
    <w:p w:rsidR="00F1399E" w:rsidRPr="00D533FC" w:rsidRDefault="00F1399E" w:rsidP="00920A70">
      <w:pPr>
        <w:widowControl/>
        <w:numPr>
          <w:ilvl w:val="0"/>
          <w:numId w:val="49"/>
        </w:numPr>
        <w:ind w:left="0" w:firstLine="0"/>
        <w:jc w:val="both"/>
      </w:pPr>
      <w:r w:rsidRPr="00D533FC">
        <w:t>Предмет и метод финансового права.</w:t>
      </w:r>
    </w:p>
    <w:p w:rsidR="00F1399E" w:rsidRPr="00D533FC" w:rsidRDefault="00F1399E" w:rsidP="00920A70">
      <w:pPr>
        <w:widowControl/>
        <w:numPr>
          <w:ilvl w:val="0"/>
          <w:numId w:val="49"/>
        </w:numPr>
        <w:ind w:left="0" w:firstLine="0"/>
        <w:jc w:val="both"/>
      </w:pPr>
      <w:r w:rsidRPr="00D533FC">
        <w:t>Финансово-правовые нормы, их содержание, виды, структура (примеры).</w:t>
      </w:r>
    </w:p>
    <w:p w:rsidR="00F1399E" w:rsidRPr="00D533FC" w:rsidRDefault="00F1399E"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F1399E" w:rsidRPr="00D533FC" w:rsidRDefault="00F1399E" w:rsidP="00920A70">
      <w:pPr>
        <w:widowControl/>
        <w:numPr>
          <w:ilvl w:val="0"/>
          <w:numId w:val="49"/>
        </w:numPr>
        <w:ind w:left="0" w:firstLine="0"/>
        <w:jc w:val="both"/>
      </w:pPr>
      <w:r w:rsidRPr="00D533FC">
        <w:t>Классификация финансовых правоотношений.</w:t>
      </w:r>
    </w:p>
    <w:p w:rsidR="00F1399E" w:rsidRPr="00D533FC" w:rsidRDefault="00F1399E" w:rsidP="00920A70">
      <w:pPr>
        <w:widowControl/>
        <w:numPr>
          <w:ilvl w:val="0"/>
          <w:numId w:val="49"/>
        </w:numPr>
        <w:ind w:left="0" w:firstLine="0"/>
        <w:jc w:val="both"/>
      </w:pPr>
      <w:r w:rsidRPr="00D533FC">
        <w:t>Финансовый контроль в РФ.</w:t>
      </w:r>
    </w:p>
    <w:p w:rsidR="00F1399E" w:rsidRPr="00D533FC" w:rsidRDefault="00F1399E"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F1399E" w:rsidRPr="00D533FC" w:rsidRDefault="00F1399E" w:rsidP="00920A70">
      <w:pPr>
        <w:widowControl/>
        <w:numPr>
          <w:ilvl w:val="0"/>
          <w:numId w:val="49"/>
        </w:numPr>
        <w:ind w:left="0" w:firstLine="0"/>
        <w:jc w:val="both"/>
      </w:pPr>
      <w:r w:rsidRPr="00D533FC">
        <w:t>Независимый финансовый контроль в России.</w:t>
      </w:r>
    </w:p>
    <w:p w:rsidR="00F1399E" w:rsidRPr="00D533FC" w:rsidRDefault="00F1399E" w:rsidP="00920A70">
      <w:pPr>
        <w:widowControl/>
        <w:numPr>
          <w:ilvl w:val="0"/>
          <w:numId w:val="49"/>
        </w:numPr>
        <w:ind w:left="0" w:firstLine="0"/>
        <w:jc w:val="both"/>
      </w:pPr>
      <w:r w:rsidRPr="00D533FC">
        <w:t xml:space="preserve">Полномочия Счетной палаты Российской Федерации. </w:t>
      </w:r>
    </w:p>
    <w:p w:rsidR="00F1399E" w:rsidRPr="00D533FC" w:rsidRDefault="00F1399E"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F1399E" w:rsidRPr="00D533FC" w:rsidRDefault="00F1399E"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F1399E" w:rsidRPr="00D533FC" w:rsidRDefault="00F1399E"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F1399E" w:rsidRPr="00D533FC" w:rsidRDefault="00F1399E"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F1399E" w:rsidRPr="00D533FC" w:rsidRDefault="00F1399E" w:rsidP="00920A70">
      <w:pPr>
        <w:widowControl/>
        <w:numPr>
          <w:ilvl w:val="0"/>
          <w:numId w:val="49"/>
        </w:numPr>
        <w:ind w:left="0" w:firstLine="0"/>
        <w:jc w:val="both"/>
      </w:pPr>
      <w:r w:rsidRPr="00D533FC">
        <w:t>Понятие бюджета. Признаки и виды.</w:t>
      </w:r>
    </w:p>
    <w:p w:rsidR="00F1399E" w:rsidRPr="00D533FC" w:rsidRDefault="00F1399E" w:rsidP="00920A70">
      <w:pPr>
        <w:widowControl/>
        <w:numPr>
          <w:ilvl w:val="0"/>
          <w:numId w:val="49"/>
        </w:numPr>
        <w:ind w:left="0" w:firstLine="0"/>
        <w:jc w:val="both"/>
      </w:pPr>
      <w:r w:rsidRPr="00D533FC">
        <w:t>Бюджетные правоотношения.</w:t>
      </w:r>
    </w:p>
    <w:p w:rsidR="00F1399E" w:rsidRPr="00D533FC" w:rsidRDefault="00F1399E" w:rsidP="00920A70">
      <w:pPr>
        <w:widowControl/>
        <w:numPr>
          <w:ilvl w:val="0"/>
          <w:numId w:val="49"/>
        </w:numPr>
        <w:ind w:left="0" w:firstLine="0"/>
        <w:jc w:val="both"/>
      </w:pPr>
      <w:r w:rsidRPr="00D533FC">
        <w:t>Бюджетное устройство в РФ.</w:t>
      </w:r>
    </w:p>
    <w:p w:rsidR="00F1399E" w:rsidRPr="00D533FC" w:rsidRDefault="00F1399E" w:rsidP="00920A70">
      <w:pPr>
        <w:widowControl/>
        <w:numPr>
          <w:ilvl w:val="0"/>
          <w:numId w:val="49"/>
        </w:numPr>
        <w:ind w:left="0" w:firstLine="0"/>
        <w:jc w:val="both"/>
      </w:pPr>
      <w:r w:rsidRPr="00D533FC">
        <w:t>Бюджетная система РФ. Состояние и пути развития.</w:t>
      </w:r>
    </w:p>
    <w:p w:rsidR="00F1399E" w:rsidRPr="00D533FC" w:rsidRDefault="00F1399E" w:rsidP="00920A70">
      <w:pPr>
        <w:widowControl/>
        <w:numPr>
          <w:ilvl w:val="0"/>
          <w:numId w:val="49"/>
        </w:numPr>
        <w:ind w:left="0" w:firstLine="0"/>
        <w:jc w:val="both"/>
      </w:pPr>
      <w:r w:rsidRPr="00D533FC">
        <w:t>Бюджетный процесс и его стадии.</w:t>
      </w:r>
    </w:p>
    <w:p w:rsidR="00F1399E" w:rsidRPr="00D533FC" w:rsidRDefault="00F1399E" w:rsidP="00920A70">
      <w:pPr>
        <w:widowControl/>
        <w:numPr>
          <w:ilvl w:val="0"/>
          <w:numId w:val="49"/>
        </w:numPr>
        <w:ind w:left="0" w:firstLine="0"/>
        <w:jc w:val="both"/>
      </w:pPr>
      <w:r w:rsidRPr="00D533FC">
        <w:t>Федеральный бюджет, его место и роль в бюджетной системе.</w:t>
      </w:r>
    </w:p>
    <w:p w:rsidR="00F1399E" w:rsidRPr="00D533FC" w:rsidRDefault="00F1399E"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F1399E" w:rsidRPr="00533ECD" w:rsidRDefault="00F1399E" w:rsidP="00EE6EA6">
      <w:pPr>
        <w:jc w:val="both"/>
        <w:rPr>
          <w:b/>
          <w:bCs/>
        </w:rPr>
      </w:pPr>
    </w:p>
    <w:p w:rsidR="00F1399E" w:rsidRDefault="00F1399E" w:rsidP="00EE6EA6">
      <w:pPr>
        <w:pStyle w:val="ListParagraph"/>
        <w:ind w:left="0"/>
        <w:jc w:val="both"/>
        <w:rPr>
          <w:b/>
        </w:rPr>
      </w:pPr>
      <w:r w:rsidRPr="00533ECD">
        <w:rPr>
          <w:b/>
        </w:rPr>
        <w:t>Типовые тесты</w:t>
      </w:r>
    </w:p>
    <w:p w:rsidR="00F1399E" w:rsidRPr="00533ECD" w:rsidRDefault="00F1399E" w:rsidP="00EE6EA6">
      <w:pPr>
        <w:pStyle w:val="ListParagraph"/>
        <w:ind w:left="0"/>
        <w:jc w:val="both"/>
        <w:rPr>
          <w:b/>
        </w:rPr>
      </w:pPr>
    </w:p>
    <w:p w:rsidR="00F1399E" w:rsidRPr="00533ECD" w:rsidRDefault="00F1399E" w:rsidP="00EE6EA6">
      <w:pPr>
        <w:widowControl/>
        <w:numPr>
          <w:ilvl w:val="0"/>
          <w:numId w:val="35"/>
        </w:numPr>
        <w:autoSpaceDE/>
        <w:autoSpaceDN/>
        <w:adjustRightInd/>
        <w:ind w:left="0" w:firstLine="0"/>
        <w:rPr>
          <w:b/>
          <w:bCs/>
        </w:rPr>
      </w:pPr>
      <w:r w:rsidRPr="00533ECD">
        <w:rPr>
          <w:b/>
          <w:bCs/>
        </w:rPr>
        <w:t>Финансовое право - это:</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F1399E" w:rsidRPr="00533ECD" w:rsidRDefault="00F1399E" w:rsidP="00EE6EA6">
      <w:pPr>
        <w:widowControl/>
        <w:numPr>
          <w:ilvl w:val="0"/>
          <w:numId w:val="45"/>
        </w:numPr>
        <w:autoSpaceDE/>
        <w:autoSpaceDN/>
        <w:adjustRightInd/>
        <w:ind w:left="0" w:firstLine="0"/>
      </w:pPr>
      <w:r w:rsidRPr="00533ECD">
        <w:t>такого права не существует</w:t>
      </w:r>
    </w:p>
    <w:p w:rsidR="00F1399E" w:rsidRPr="00533ECD" w:rsidRDefault="00F1399E"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F1399E" w:rsidRPr="002475A2" w:rsidRDefault="00F1399E" w:rsidP="00EE6EA6">
      <w:pPr>
        <w:widowControl/>
        <w:numPr>
          <w:ilvl w:val="0"/>
          <w:numId w:val="36"/>
        </w:numPr>
        <w:autoSpaceDE/>
        <w:autoSpaceDN/>
        <w:adjustRightInd/>
        <w:ind w:left="0" w:firstLine="0"/>
      </w:pPr>
      <w:r w:rsidRPr="002475A2">
        <w:t>частью муниципального права;</w:t>
      </w:r>
    </w:p>
    <w:p w:rsidR="00F1399E" w:rsidRPr="002475A2" w:rsidRDefault="00F1399E" w:rsidP="00EE6EA6">
      <w:pPr>
        <w:widowControl/>
        <w:numPr>
          <w:ilvl w:val="0"/>
          <w:numId w:val="36"/>
        </w:numPr>
        <w:autoSpaceDE/>
        <w:autoSpaceDN/>
        <w:adjustRightInd/>
        <w:ind w:left="0" w:firstLine="0"/>
      </w:pPr>
      <w:r w:rsidRPr="002475A2">
        <w:t xml:space="preserve">самостоятельной отраслью права; </w:t>
      </w:r>
    </w:p>
    <w:p w:rsidR="00F1399E" w:rsidRPr="002475A2" w:rsidRDefault="00F1399E" w:rsidP="00EE6EA6">
      <w:pPr>
        <w:widowControl/>
        <w:numPr>
          <w:ilvl w:val="0"/>
          <w:numId w:val="36"/>
        </w:numPr>
        <w:autoSpaceDE/>
        <w:autoSpaceDN/>
        <w:adjustRightInd/>
        <w:ind w:left="0" w:firstLine="0"/>
      </w:pPr>
      <w:r w:rsidRPr="002475A2">
        <w:t>частью налогового права;</w:t>
      </w:r>
    </w:p>
    <w:p w:rsidR="00F1399E" w:rsidRPr="002475A2" w:rsidRDefault="00F1399E" w:rsidP="00EE6EA6">
      <w:pPr>
        <w:widowControl/>
        <w:numPr>
          <w:ilvl w:val="0"/>
          <w:numId w:val="36"/>
        </w:numPr>
        <w:autoSpaceDE/>
        <w:autoSpaceDN/>
        <w:adjustRightInd/>
        <w:ind w:left="0" w:firstLine="0"/>
      </w:pPr>
      <w:r w:rsidRPr="002475A2">
        <w:t>частью административного права;</w:t>
      </w:r>
    </w:p>
    <w:p w:rsidR="00F1399E" w:rsidRPr="002475A2" w:rsidRDefault="00F1399E" w:rsidP="00EE6EA6">
      <w:pPr>
        <w:widowControl/>
        <w:numPr>
          <w:ilvl w:val="0"/>
          <w:numId w:val="36"/>
        </w:numPr>
        <w:autoSpaceDE/>
        <w:autoSpaceDN/>
        <w:adjustRightInd/>
        <w:ind w:left="0" w:firstLine="0"/>
      </w:pPr>
      <w:r w:rsidRPr="002475A2">
        <w:t>частью гражданского права.</w:t>
      </w:r>
      <w:r w:rsidRPr="002475A2">
        <w:tab/>
      </w:r>
    </w:p>
    <w:p w:rsidR="00F1399E" w:rsidRPr="002475A2" w:rsidRDefault="00F1399E" w:rsidP="00EE6EA6">
      <w:pPr>
        <w:widowControl/>
        <w:numPr>
          <w:ilvl w:val="0"/>
          <w:numId w:val="35"/>
        </w:numPr>
        <w:autoSpaceDE/>
        <w:autoSpaceDN/>
        <w:adjustRightInd/>
        <w:ind w:left="0" w:firstLine="0"/>
        <w:rPr>
          <w:b/>
          <w:bCs/>
        </w:rPr>
      </w:pPr>
      <w:r w:rsidRPr="002475A2">
        <w:rPr>
          <w:b/>
          <w:bCs/>
        </w:rPr>
        <w:t>Основной метод финансового права:</w:t>
      </w:r>
    </w:p>
    <w:p w:rsidR="00F1399E" w:rsidRPr="002475A2" w:rsidRDefault="00F1399E" w:rsidP="00EE6EA6">
      <w:pPr>
        <w:widowControl/>
        <w:numPr>
          <w:ilvl w:val="0"/>
          <w:numId w:val="37"/>
        </w:numPr>
        <w:autoSpaceDE/>
        <w:autoSpaceDN/>
        <w:adjustRightInd/>
        <w:ind w:left="0" w:firstLine="0"/>
      </w:pPr>
      <w:r w:rsidRPr="002475A2">
        <w:t>финансовое право не имеет своего метода;</w:t>
      </w:r>
    </w:p>
    <w:p w:rsidR="00F1399E" w:rsidRPr="002475A2" w:rsidRDefault="00F1399E" w:rsidP="00EE6EA6">
      <w:pPr>
        <w:widowControl/>
        <w:numPr>
          <w:ilvl w:val="0"/>
          <w:numId w:val="37"/>
        </w:numPr>
        <w:autoSpaceDE/>
        <w:autoSpaceDN/>
        <w:adjustRightInd/>
        <w:ind w:left="0" w:firstLine="0"/>
      </w:pPr>
      <w:r w:rsidRPr="002475A2">
        <w:t xml:space="preserve">диспозитивный; </w:t>
      </w:r>
    </w:p>
    <w:p w:rsidR="00F1399E" w:rsidRPr="002475A2" w:rsidRDefault="00F1399E" w:rsidP="00EE6EA6">
      <w:pPr>
        <w:widowControl/>
        <w:numPr>
          <w:ilvl w:val="0"/>
          <w:numId w:val="37"/>
        </w:numPr>
        <w:autoSpaceDE/>
        <w:autoSpaceDN/>
        <w:adjustRightInd/>
        <w:ind w:left="0" w:firstLine="0"/>
      </w:pPr>
      <w:r w:rsidRPr="002475A2">
        <w:t>императивный;</w:t>
      </w:r>
    </w:p>
    <w:p w:rsidR="00F1399E" w:rsidRPr="002475A2" w:rsidRDefault="00F1399E" w:rsidP="00EE6EA6">
      <w:pPr>
        <w:widowControl/>
        <w:numPr>
          <w:ilvl w:val="0"/>
          <w:numId w:val="37"/>
        </w:numPr>
        <w:autoSpaceDE/>
        <w:autoSpaceDN/>
        <w:adjustRightInd/>
        <w:ind w:left="0" w:firstLine="0"/>
      </w:pPr>
      <w:r w:rsidRPr="002475A2">
        <w:t>метод согласования.</w:t>
      </w:r>
    </w:p>
    <w:p w:rsidR="00F1399E" w:rsidRPr="002475A2" w:rsidRDefault="00F1399E" w:rsidP="00EE6EA6">
      <w:pPr>
        <w:widowControl/>
        <w:numPr>
          <w:ilvl w:val="0"/>
          <w:numId w:val="35"/>
        </w:numPr>
        <w:autoSpaceDE/>
        <w:autoSpaceDN/>
        <w:adjustRightInd/>
        <w:ind w:left="0" w:firstLine="0"/>
        <w:rPr>
          <w:b/>
          <w:bCs/>
        </w:rPr>
      </w:pPr>
      <w:r w:rsidRPr="002475A2">
        <w:rPr>
          <w:b/>
          <w:bCs/>
        </w:rPr>
        <w:t>Финансовое право – это:</w:t>
      </w:r>
    </w:p>
    <w:p w:rsidR="00F1399E" w:rsidRPr="002475A2" w:rsidRDefault="00F1399E" w:rsidP="00EE6EA6">
      <w:pPr>
        <w:widowControl/>
        <w:numPr>
          <w:ilvl w:val="0"/>
          <w:numId w:val="38"/>
        </w:numPr>
        <w:autoSpaceDE/>
        <w:autoSpaceDN/>
        <w:adjustRightInd/>
        <w:ind w:left="0" w:firstLine="0"/>
      </w:pPr>
      <w:r w:rsidRPr="002475A2">
        <w:t>отрасль публичного права;</w:t>
      </w:r>
    </w:p>
    <w:p w:rsidR="00F1399E" w:rsidRPr="002475A2" w:rsidRDefault="00F1399E" w:rsidP="00EE6EA6">
      <w:pPr>
        <w:widowControl/>
        <w:numPr>
          <w:ilvl w:val="0"/>
          <w:numId w:val="38"/>
        </w:numPr>
        <w:autoSpaceDE/>
        <w:autoSpaceDN/>
        <w:adjustRightInd/>
        <w:ind w:left="0" w:firstLine="0"/>
      </w:pPr>
      <w:r w:rsidRPr="002475A2">
        <w:t>отрасль частного права;</w:t>
      </w:r>
    </w:p>
    <w:p w:rsidR="00F1399E" w:rsidRPr="002475A2" w:rsidRDefault="00F1399E" w:rsidP="00EE6EA6">
      <w:pPr>
        <w:widowControl/>
        <w:numPr>
          <w:ilvl w:val="0"/>
          <w:numId w:val="38"/>
        </w:numPr>
        <w:autoSpaceDE/>
        <w:autoSpaceDN/>
        <w:adjustRightInd/>
        <w:ind w:left="0" w:firstLine="0"/>
      </w:pPr>
      <w:r w:rsidRPr="002475A2">
        <w:t>не имеет ярко выраженных признаков частной и публичной отраслей.</w:t>
      </w:r>
    </w:p>
    <w:p w:rsidR="00F1399E" w:rsidRPr="002475A2" w:rsidRDefault="00F1399E" w:rsidP="00EE6EA6">
      <w:pPr>
        <w:widowControl/>
        <w:numPr>
          <w:ilvl w:val="0"/>
          <w:numId w:val="35"/>
        </w:numPr>
        <w:autoSpaceDE/>
        <w:autoSpaceDN/>
        <w:adjustRightInd/>
        <w:ind w:left="0" w:firstLine="0"/>
        <w:rPr>
          <w:b/>
          <w:bCs/>
        </w:rPr>
      </w:pPr>
      <w:r w:rsidRPr="002475A2">
        <w:rPr>
          <w:b/>
          <w:bCs/>
        </w:rPr>
        <w:t>В финансовом праве приоритет отдается следующим нормам:</w:t>
      </w:r>
    </w:p>
    <w:p w:rsidR="00F1399E" w:rsidRPr="002475A2" w:rsidRDefault="00F1399E" w:rsidP="00EE6EA6">
      <w:pPr>
        <w:widowControl/>
        <w:numPr>
          <w:ilvl w:val="0"/>
          <w:numId w:val="39"/>
        </w:numPr>
        <w:autoSpaceDE/>
        <w:autoSpaceDN/>
        <w:adjustRightInd/>
        <w:ind w:left="0" w:firstLine="0"/>
      </w:pPr>
      <w:r w:rsidRPr="002475A2">
        <w:t>обязывающим;</w:t>
      </w:r>
    </w:p>
    <w:p w:rsidR="00F1399E" w:rsidRPr="002475A2" w:rsidRDefault="00F1399E" w:rsidP="00EE6EA6">
      <w:pPr>
        <w:widowControl/>
        <w:numPr>
          <w:ilvl w:val="0"/>
          <w:numId w:val="39"/>
        </w:numPr>
        <w:autoSpaceDE/>
        <w:autoSpaceDN/>
        <w:adjustRightInd/>
        <w:ind w:left="0" w:firstLine="0"/>
      </w:pPr>
      <w:r w:rsidRPr="002475A2">
        <w:t>запрещающим;</w:t>
      </w:r>
    </w:p>
    <w:p w:rsidR="00F1399E" w:rsidRPr="002475A2" w:rsidRDefault="00F1399E" w:rsidP="00EE6EA6">
      <w:pPr>
        <w:widowControl/>
        <w:numPr>
          <w:ilvl w:val="0"/>
          <w:numId w:val="39"/>
        </w:numPr>
        <w:autoSpaceDE/>
        <w:autoSpaceDN/>
        <w:adjustRightInd/>
        <w:ind w:left="0" w:firstLine="0"/>
      </w:pPr>
      <w:r w:rsidRPr="002475A2">
        <w:t>уполномочивающим.</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Финансовая деятельность государства и муниципальных образований — это:</w:t>
      </w:r>
    </w:p>
    <w:p w:rsidR="00F1399E" w:rsidRPr="002475A2" w:rsidRDefault="00F1399E" w:rsidP="00EE6EA6">
      <w:pPr>
        <w:widowControl/>
        <w:numPr>
          <w:ilvl w:val="0"/>
          <w:numId w:val="40"/>
        </w:numPr>
        <w:autoSpaceDE/>
        <w:autoSpaceDN/>
        <w:adjustRightInd/>
        <w:ind w:left="0" w:firstLine="0"/>
      </w:pPr>
      <w:r w:rsidRPr="002475A2">
        <w:t>деятельность по взиманию налогов и сборов;</w:t>
      </w:r>
    </w:p>
    <w:p w:rsidR="00F1399E" w:rsidRPr="002475A2" w:rsidRDefault="00F1399E" w:rsidP="00EE6EA6">
      <w:pPr>
        <w:widowControl/>
        <w:numPr>
          <w:ilvl w:val="0"/>
          <w:numId w:val="40"/>
        </w:numPr>
        <w:autoSpaceDE/>
        <w:autoSpaceDN/>
        <w:adjustRightInd/>
        <w:ind w:left="0" w:firstLine="0"/>
      </w:pPr>
      <w:r w:rsidRPr="002475A2">
        <w:t>деятельность по финансированию и кредитованию за счет средств бюджета;</w:t>
      </w:r>
    </w:p>
    <w:p w:rsidR="00F1399E" w:rsidRPr="002475A2" w:rsidRDefault="00F1399E" w:rsidP="00EE6EA6">
      <w:pPr>
        <w:widowControl/>
        <w:numPr>
          <w:ilvl w:val="0"/>
          <w:numId w:val="40"/>
        </w:numPr>
        <w:autoSpaceDE/>
        <w:autoSpaceDN/>
        <w:adjustRightInd/>
        <w:ind w:left="0" w:firstLine="0"/>
      </w:pPr>
      <w:r w:rsidRPr="002475A2">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Под финансовой системой Российской Федерации понимают</w:t>
      </w:r>
    </w:p>
    <w:p w:rsidR="00F1399E" w:rsidRPr="002475A2" w:rsidRDefault="00F1399E" w:rsidP="00EE6EA6">
      <w:pPr>
        <w:widowControl/>
        <w:numPr>
          <w:ilvl w:val="0"/>
          <w:numId w:val="41"/>
        </w:numPr>
        <w:autoSpaceDE/>
        <w:autoSpaceDN/>
        <w:adjustRightInd/>
        <w:ind w:left="0" w:firstLine="0"/>
      </w:pPr>
      <w:r w:rsidRPr="002475A2">
        <w:t>совокупность финансовых институтов, каждый из которых способствует образованию и использованию соответствующих денежных фондов;</w:t>
      </w:r>
    </w:p>
    <w:p w:rsidR="00F1399E" w:rsidRPr="002475A2" w:rsidRDefault="00F1399E" w:rsidP="00EE6EA6">
      <w:pPr>
        <w:widowControl/>
        <w:numPr>
          <w:ilvl w:val="0"/>
          <w:numId w:val="41"/>
        </w:numPr>
        <w:autoSpaceDE/>
        <w:autoSpaceDN/>
        <w:adjustRightInd/>
        <w:ind w:left="0" w:firstLine="0"/>
      </w:pPr>
      <w:r w:rsidRPr="002475A2">
        <w:t>совокупность финансовых норм, регулирующих отношения в области финансовой деятельности государства;</w:t>
      </w:r>
    </w:p>
    <w:p w:rsidR="00F1399E" w:rsidRPr="002475A2" w:rsidRDefault="00F1399E" w:rsidP="00EE6EA6">
      <w:pPr>
        <w:widowControl/>
        <w:numPr>
          <w:ilvl w:val="0"/>
          <w:numId w:val="41"/>
        </w:numPr>
        <w:autoSpaceDE/>
        <w:autoSpaceDN/>
        <w:adjustRightInd/>
        <w:ind w:left="0" w:firstLine="0"/>
      </w:pPr>
      <w:r w:rsidRPr="002475A2">
        <w:t>совокупность методов финансовой деятельности;</w:t>
      </w:r>
    </w:p>
    <w:p w:rsidR="00F1399E" w:rsidRPr="002475A2" w:rsidRDefault="00F1399E" w:rsidP="00EE6EA6">
      <w:pPr>
        <w:widowControl/>
        <w:numPr>
          <w:ilvl w:val="0"/>
          <w:numId w:val="41"/>
        </w:numPr>
        <w:autoSpaceDE/>
        <w:autoSpaceDN/>
        <w:adjustRightInd/>
        <w:ind w:left="0" w:firstLine="0"/>
      </w:pPr>
      <w:r w:rsidRPr="002475A2">
        <w:t>совокупность функций финансовой деятельности.</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Предметом финансового права являются</w:t>
      </w:r>
      <w:r w:rsidRPr="002475A2">
        <w:rPr>
          <w:b/>
          <w:bCs/>
        </w:rPr>
        <w:tab/>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экономической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производственной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финансовой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внешнеэкономической деятельности.</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Целью аудита является:</w:t>
      </w:r>
    </w:p>
    <w:p w:rsidR="00F1399E" w:rsidRPr="002475A2" w:rsidRDefault="00F1399E" w:rsidP="00EE6EA6">
      <w:pPr>
        <w:widowControl/>
        <w:numPr>
          <w:ilvl w:val="0"/>
          <w:numId w:val="43"/>
        </w:numPr>
        <w:autoSpaceDE/>
        <w:autoSpaceDN/>
        <w:adjustRightInd/>
        <w:ind w:left="0" w:firstLine="0"/>
      </w:pPr>
      <w:r w:rsidRPr="002475A2">
        <w:t>исправление всех ошибок в учете и отчетности;</w:t>
      </w:r>
    </w:p>
    <w:p w:rsidR="00F1399E" w:rsidRPr="002475A2" w:rsidRDefault="00F1399E" w:rsidP="00EE6EA6">
      <w:pPr>
        <w:widowControl/>
        <w:numPr>
          <w:ilvl w:val="0"/>
          <w:numId w:val="43"/>
        </w:numPr>
        <w:autoSpaceDE/>
        <w:autoSpaceDN/>
        <w:adjustRightInd/>
        <w:ind w:left="0" w:firstLine="0"/>
      </w:pPr>
      <w:r w:rsidRPr="002475A2">
        <w:t>выявление мошенничества и ошибок в учете и отчетности;</w:t>
      </w:r>
    </w:p>
    <w:p w:rsidR="00F1399E" w:rsidRPr="002475A2" w:rsidRDefault="00F1399E" w:rsidP="00EE6EA6">
      <w:pPr>
        <w:widowControl/>
        <w:numPr>
          <w:ilvl w:val="0"/>
          <w:numId w:val="43"/>
        </w:numPr>
        <w:autoSpaceDE/>
        <w:autoSpaceDN/>
        <w:adjustRightInd/>
        <w:ind w:left="0" w:firstLine="0"/>
      </w:pPr>
      <w:r w:rsidRPr="002475A2">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Обязательная аудиторская проверка проводится</w:t>
      </w:r>
    </w:p>
    <w:p w:rsidR="00F1399E" w:rsidRPr="002475A2" w:rsidRDefault="00F1399E" w:rsidP="00EE6EA6">
      <w:pPr>
        <w:widowControl/>
        <w:numPr>
          <w:ilvl w:val="0"/>
          <w:numId w:val="44"/>
        </w:numPr>
        <w:autoSpaceDE/>
        <w:autoSpaceDN/>
        <w:adjustRightInd/>
        <w:ind w:left="0" w:firstLine="0"/>
      </w:pPr>
      <w:r w:rsidRPr="002475A2">
        <w:t>по решению самого хозяйствующего субъекта;</w:t>
      </w:r>
    </w:p>
    <w:p w:rsidR="00F1399E" w:rsidRPr="002475A2" w:rsidRDefault="00F1399E" w:rsidP="00EE6EA6">
      <w:pPr>
        <w:widowControl/>
        <w:numPr>
          <w:ilvl w:val="0"/>
          <w:numId w:val="44"/>
        </w:numPr>
        <w:autoSpaceDE/>
        <w:autoSpaceDN/>
        <w:adjustRightInd/>
        <w:ind w:left="0" w:firstLine="0"/>
      </w:pPr>
      <w:r w:rsidRPr="002475A2">
        <w:t>по инициативе аудиторских фирм;</w:t>
      </w:r>
    </w:p>
    <w:p w:rsidR="00F1399E" w:rsidRPr="002475A2" w:rsidRDefault="00F1399E" w:rsidP="00EE6EA6">
      <w:pPr>
        <w:widowControl/>
        <w:numPr>
          <w:ilvl w:val="0"/>
          <w:numId w:val="44"/>
        </w:numPr>
        <w:autoSpaceDE/>
        <w:autoSpaceDN/>
        <w:adjustRightInd/>
        <w:ind w:left="0" w:firstLine="0"/>
      </w:pPr>
      <w:r w:rsidRPr="002475A2">
        <w:t>в случаях, предусмотренных  законом;</w:t>
      </w:r>
    </w:p>
    <w:p w:rsidR="00F1399E" w:rsidRPr="002475A2" w:rsidRDefault="00F1399E" w:rsidP="00EE6EA6">
      <w:pPr>
        <w:widowControl/>
        <w:numPr>
          <w:ilvl w:val="0"/>
          <w:numId w:val="44"/>
        </w:numPr>
        <w:autoSpaceDE/>
        <w:autoSpaceDN/>
        <w:adjustRightInd/>
        <w:ind w:left="0" w:firstLine="0"/>
      </w:pPr>
      <w:r w:rsidRPr="002475A2">
        <w:t>по решению финансовых органов;</w:t>
      </w:r>
    </w:p>
    <w:p w:rsidR="00F1399E" w:rsidRPr="002475A2" w:rsidRDefault="00F1399E" w:rsidP="00EE6EA6">
      <w:pPr>
        <w:widowControl/>
        <w:numPr>
          <w:ilvl w:val="0"/>
          <w:numId w:val="44"/>
        </w:numPr>
        <w:autoSpaceDE/>
        <w:autoSpaceDN/>
        <w:adjustRightInd/>
        <w:ind w:left="0" w:firstLine="0"/>
      </w:pPr>
      <w:r w:rsidRPr="002475A2">
        <w:t>по решению налоговых органов.</w:t>
      </w:r>
    </w:p>
    <w:p w:rsidR="00F1399E" w:rsidRPr="002475A2" w:rsidRDefault="00F1399E" w:rsidP="00EE6EA6">
      <w:pPr>
        <w:pStyle w:val="NormalWeb"/>
        <w:shd w:val="clear" w:color="auto" w:fill="FFFFFF"/>
        <w:spacing w:after="0"/>
        <w:rPr>
          <w:rFonts w:ascii="Times New Roman" w:hAnsi="Times New Roman"/>
          <w:color w:val="2B2727"/>
          <w:spacing w:val="8"/>
          <w:sz w:val="24"/>
          <w:szCs w:val="24"/>
        </w:rPr>
      </w:pPr>
      <w:r w:rsidRPr="002475A2">
        <w:rPr>
          <w:rFonts w:ascii="Times New Roman" w:hAnsi="Times New Roman"/>
          <w:b/>
          <w:bCs/>
          <w:sz w:val="24"/>
          <w:szCs w:val="24"/>
        </w:rPr>
        <w:t>11</w:t>
      </w:r>
      <w:r w:rsidRPr="002475A2">
        <w:rPr>
          <w:rFonts w:ascii="Times New Roman" w:hAnsi="Times New Roman"/>
          <w:b/>
          <w:bCs/>
          <w:color w:val="2B2727"/>
          <w:spacing w:val="8"/>
          <w:sz w:val="24"/>
          <w:szCs w:val="24"/>
        </w:rPr>
        <w:t>.      Предметом предпринимательского права являются: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содержание договорных отношений, которые складываются между участниками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12.        Основные субъекты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коммерческие организации и индивидуальные предприниматели;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государство и муниципальные образования;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самозанятые граждане, не зарегистрированные в установленном порядке, и общественные организации.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13.         Источником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правовой обычай;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трудовой договор между работником и работодателем – учредителем коммерческой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деловое обыкновение, прописанное сторонами в договоре.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14.          Важной особенностью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отсутствие предпринимательского кодекса;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многообразие источников;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специфический предмет регулирования.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15.          Специальной мерой юридической ответственности предпринимателя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дисквалификация;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штраф;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лишение свободы.</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16.          Какова основная цель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Извлечение прибыли;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Получение социальных гарантий;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Личностный рост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17.          Совокупность вещей, имущественных прав и обязанностей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имущество;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правовой статус гражданина;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предпринимательская правоспособность.</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18.          Каковы основные условия занятия предпринимательской деятельностью физическим лицом?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Дееспособность гражданина и его регистрация в качестве индивидуального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Инициативность и творческий подход;</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Опыт в области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19.          Какой государственный орган уполномочен регистрировать индивидуальных предпринимателей?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Федеральная налоговая служба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Министерство юстиции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Министерство внутренних дел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банкротством;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поручительством;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просрочка платежа.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лицензированием;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государственным регулированием;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предпринимательской дееспособностью.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товар;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реклама;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продукт питания.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23. Какой судебный орган специально уполномочен рассматривать дела об экономических спорах?</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Арбитражный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Верховный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Конституционный суд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24. Какой критерий извлечения прибыли является решающим при определении деятельности как предпринимательской?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систематизм;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размер;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источник.</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25. Какой принцип из нижеперечисленных является отраслевым для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принцип единства экономического пространства;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принцип равенства субъектов перед законом;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принцип неотвратимости наказания за совершенное правонарушение.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26. Какой из указанных видов договоров является источником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Нормативный;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Публичный;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Гражданско-правовой.</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27. Какая из указанных категорий не является субъектом малого и среднего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ассоциация;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фермерское хозяйство;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потребительский кооператив.</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производственный кооператив;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полное товарищество;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общество с ограниченной ответственностью.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29. Может ли аудиторская организация являться некоммерческой?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Нет, не может;</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Может, если аудит – не основная цель деятельности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Может в любом случае.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30. Какова максимальная численность работников организации – субъекта малого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100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15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250 человек.</w:t>
      </w:r>
    </w:p>
    <w:p w:rsidR="00F1399E" w:rsidRPr="002475A2" w:rsidRDefault="00F1399E" w:rsidP="00EE6EA6">
      <w:pPr>
        <w:widowControl/>
        <w:autoSpaceDE/>
        <w:autoSpaceDN/>
        <w:adjustRightInd/>
        <w:rPr>
          <w:b/>
          <w:i/>
          <w:shd w:val="clear" w:color="auto" w:fill="FFFFFF"/>
          <w:lang w:eastAsia="en-US"/>
        </w:rPr>
      </w:pPr>
    </w:p>
    <w:p w:rsidR="00F1399E" w:rsidRPr="00DC11F5" w:rsidRDefault="00F1399E" w:rsidP="004102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399E" w:rsidRPr="000F0F00" w:rsidRDefault="00F1399E" w:rsidP="0041027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399E" w:rsidRPr="008816AE" w:rsidRDefault="00F1399E" w:rsidP="00410273">
      <w:pPr>
        <w:tabs>
          <w:tab w:val="left" w:pos="851"/>
        </w:tabs>
        <w:jc w:val="both"/>
        <w:rPr>
          <w:i/>
        </w:rPr>
      </w:pPr>
    </w:p>
    <w:p w:rsidR="00F1399E" w:rsidRPr="008816AE" w:rsidRDefault="00F1399E" w:rsidP="00EE6EA6">
      <w:pPr>
        <w:pStyle w:val="ListParagraph"/>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F1399E" w:rsidRPr="008816AE" w:rsidRDefault="00F1399E" w:rsidP="00EE6EA6">
      <w:pPr>
        <w:pStyle w:val="ListParagraph"/>
        <w:ind w:left="0"/>
        <w:rPr>
          <w:i/>
        </w:rPr>
      </w:pPr>
      <w:r w:rsidRPr="008816AE">
        <w:rPr>
          <w:i/>
        </w:rPr>
        <w:t xml:space="preserve">          7.1 Основная учебная литература:</w:t>
      </w:r>
    </w:p>
    <w:p w:rsidR="00F1399E" w:rsidRPr="008816AE" w:rsidRDefault="00F1399E" w:rsidP="00EE6EA6">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Электрон.текстовые данные.— М.: ЮНИТИ-ДАНА, 2013.— 359 c.— Режим доступа: http://www.iprbookshop.ru/18165.— ЭБС «IPRbooks»,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Электрон.текстовые данные.— Саратов: Вузовское образование, 2013.— 155 c.— Режим доступа: http://www.iprbookshop.ru/18663.— ЭБС «IPRbooks»,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3.Эриашвили Н.Д. Предпринимательское право [Электронный ресурс]: учебник/ Эриашвили Н.Д., Мышко Ф.Г., Барков А.В.— Электрон.текстовые данные.— М.: ЮНИТИ-ДАНА, 2014.— 415 c.— Режим доступа: http://www.iprbookshop.ru/18172.—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F1399E" w:rsidRPr="008816AE" w:rsidRDefault="00F1399E" w:rsidP="00EE6EA6">
      <w:pPr>
        <w:tabs>
          <w:tab w:val="left" w:pos="1560"/>
        </w:tabs>
      </w:pPr>
    </w:p>
    <w:p w:rsidR="00F1399E" w:rsidRPr="008816AE" w:rsidRDefault="00F1399E" w:rsidP="00EE6EA6">
      <w:pPr>
        <w:pStyle w:val="ListParagraph"/>
        <w:tabs>
          <w:tab w:val="left" w:pos="1560"/>
        </w:tabs>
        <w:ind w:left="0" w:firstLine="709"/>
        <w:rPr>
          <w:i/>
        </w:rPr>
      </w:pPr>
      <w:r w:rsidRPr="008816AE">
        <w:rPr>
          <w:i/>
        </w:rPr>
        <w:t>7.2 Дополнительная учебная литература:</w:t>
      </w:r>
    </w:p>
    <w:p w:rsidR="00F1399E" w:rsidRPr="008816AE" w:rsidRDefault="00F1399E"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3.Овчарова Е.В. Финансовый контроль в Российской Федерации [Электронный ресурс]: учебное пособие/ Овчарова Е.В.— Электрон.текстовые данные.— М.: Зерцало-М, 2013.— 224 c.— Режим доступа: http://www.iprbookshop.ru/21039.— ЭБС «IPRbooks»,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4.Налоговое право [Электронный ресурс]: учебник для вузов/ С.Г. Пепеляев [и др.].— Электрон.текстовые данные.— М.: Альпина Паблишер, 2016.— 800 c.— Режим доступа: http://www.iprbookshop.ru/43745.— ЭБС «IPRbooks», по паролю</w:t>
      </w:r>
    </w:p>
    <w:p w:rsidR="00F1399E" w:rsidRPr="008816AE" w:rsidRDefault="00F1399E" w:rsidP="00EE6EA6">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F1399E" w:rsidRPr="008816AE" w:rsidRDefault="00F1399E" w:rsidP="00EE6EA6">
      <w:pPr>
        <w:tabs>
          <w:tab w:val="left" w:pos="1560"/>
        </w:tabs>
      </w:pPr>
    </w:p>
    <w:p w:rsidR="00F1399E" w:rsidRPr="008816AE" w:rsidRDefault="00F1399E" w:rsidP="00EE6EA6">
      <w:pPr>
        <w:tabs>
          <w:tab w:val="left" w:pos="1701"/>
        </w:tabs>
        <w:ind w:firstLine="490"/>
        <w:rPr>
          <w:i/>
        </w:rPr>
      </w:pPr>
      <w:r w:rsidRPr="008816AE">
        <w:rPr>
          <w:i/>
        </w:rPr>
        <w:t>7.3.Периодические издания</w:t>
      </w:r>
    </w:p>
    <w:p w:rsidR="00F1399E" w:rsidRPr="008816AE" w:rsidRDefault="00F1399E" w:rsidP="00EE6EA6">
      <w:pPr>
        <w:tabs>
          <w:tab w:val="left" w:pos="1701"/>
        </w:tabs>
        <w:ind w:firstLine="490"/>
        <w:jc w:val="both"/>
      </w:pPr>
      <w:r w:rsidRPr="008816AE">
        <w:t>1.Российская газета</w:t>
      </w:r>
    </w:p>
    <w:p w:rsidR="00F1399E" w:rsidRPr="008816AE" w:rsidRDefault="00F1399E" w:rsidP="00EE6EA6">
      <w:pPr>
        <w:pStyle w:val="NormalWeb"/>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F1399E" w:rsidRPr="008816AE" w:rsidRDefault="00F1399E" w:rsidP="00EE6EA6">
      <w:pPr>
        <w:tabs>
          <w:tab w:val="left" w:pos="1701"/>
        </w:tabs>
        <w:jc w:val="both"/>
      </w:pPr>
    </w:p>
    <w:p w:rsidR="00F1399E" w:rsidRPr="00DC11F5" w:rsidRDefault="00F1399E"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1399E" w:rsidRPr="00DC11F5" w:rsidRDefault="00F1399E" w:rsidP="00920A70">
      <w:pPr>
        <w:jc w:val="both"/>
        <w:rPr>
          <w:shd w:val="clear" w:color="auto" w:fill="FFFFFF"/>
        </w:rPr>
      </w:pPr>
      <w:hyperlink r:id="rId6"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F1399E" w:rsidRPr="00DC11F5" w:rsidRDefault="00F1399E" w:rsidP="00920A70">
      <w:pPr>
        <w:jc w:val="both"/>
      </w:pPr>
      <w:r w:rsidRPr="00DC11F5">
        <w:t>http:// www.rg.ru  - официальный сайт «Российской газеты»</w:t>
      </w:r>
    </w:p>
    <w:p w:rsidR="00F1399E" w:rsidRPr="00DC11F5" w:rsidRDefault="00F1399E" w:rsidP="00920A70">
      <w:pPr>
        <w:jc w:val="both"/>
      </w:pPr>
      <w:r w:rsidRPr="00DC11F5">
        <w:t>http:// www.lexnews.ru - информационный портал правовых новостей</w:t>
      </w:r>
    </w:p>
    <w:p w:rsidR="00F1399E" w:rsidRPr="00DC11F5" w:rsidRDefault="00F1399E" w:rsidP="00920A70">
      <w:pPr>
        <w:jc w:val="both"/>
      </w:pPr>
      <w:r w:rsidRPr="00DC11F5">
        <w:rPr>
          <w:lang w:val="en-US"/>
        </w:rPr>
        <w:t>http</w:t>
      </w:r>
      <w:r w:rsidRPr="00DC11F5">
        <w:t>:// www.pravo.gov.ru - официальный интернет-портал правовой информации</w:t>
      </w:r>
    </w:p>
    <w:p w:rsidR="00F1399E" w:rsidRPr="00DC11F5" w:rsidRDefault="00F1399E" w:rsidP="00920A70">
      <w:pPr>
        <w:pStyle w:val="ListParagraph"/>
        <w:ind w:left="0"/>
      </w:pPr>
      <w:r w:rsidRPr="00DC11F5">
        <w:t>www.zipsites.ru – бесплатная электронная Интернет библиотека.</w:t>
      </w:r>
    </w:p>
    <w:p w:rsidR="00F1399E" w:rsidRPr="00DC11F5" w:rsidRDefault="00F1399E" w:rsidP="00920A70">
      <w:pPr>
        <w:pStyle w:val="ListParagraph"/>
        <w:ind w:left="0"/>
      </w:pPr>
      <w:r w:rsidRPr="00DC11F5">
        <w:t xml:space="preserve">www.elibraru.ru – бесплатная электронная Интернет библиотека. </w:t>
      </w:r>
    </w:p>
    <w:p w:rsidR="00F1399E" w:rsidRDefault="00F1399E" w:rsidP="00920A70">
      <w:pPr>
        <w:pStyle w:val="ListParagraph"/>
        <w:ind w:left="0"/>
      </w:pPr>
      <w:r w:rsidRPr="00DC11F5">
        <w:t>www.big.libraru.info – большая  электронная библиотека.</w:t>
      </w:r>
    </w:p>
    <w:p w:rsidR="00F1399E" w:rsidRPr="00DC11F5" w:rsidRDefault="00F1399E" w:rsidP="00920A70">
      <w:pPr>
        <w:jc w:val="both"/>
      </w:pPr>
      <w:r w:rsidRPr="00DC11F5">
        <w:t>Справочно-правовая система КонсультантПлюс</w:t>
      </w:r>
    </w:p>
    <w:p w:rsidR="00F1399E" w:rsidRDefault="00F1399E" w:rsidP="00920A70">
      <w:pPr>
        <w:jc w:val="both"/>
        <w:rPr>
          <w:b/>
          <w:bCs/>
          <w:i/>
          <w:iCs/>
        </w:rPr>
      </w:pPr>
      <w:r w:rsidRPr="00DC11F5">
        <w:t>Справочно-правовая система Гарант</w:t>
      </w:r>
    </w:p>
    <w:p w:rsidR="00F1399E" w:rsidRPr="00DC11F5" w:rsidRDefault="00F1399E" w:rsidP="00920A70">
      <w:pPr>
        <w:ind w:left="720"/>
        <w:rPr>
          <w:b/>
          <w:bCs/>
          <w:i/>
          <w:iCs/>
        </w:rPr>
      </w:pPr>
    </w:p>
    <w:p w:rsidR="00F1399E" w:rsidRPr="00DC11F5" w:rsidRDefault="00F1399E"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F1399E" w:rsidRPr="00DC11F5" w:rsidRDefault="00F1399E"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399E" w:rsidRPr="00DC11F5" w:rsidRDefault="00F1399E" w:rsidP="00920A70">
      <w:pPr>
        <w:ind w:firstLine="360"/>
        <w:jc w:val="both"/>
      </w:pPr>
      <w:r w:rsidRPr="00DC11F5">
        <w:t>Самостоятельная работа студентов складывается из следующих составляющих:</w:t>
      </w:r>
    </w:p>
    <w:p w:rsidR="00F1399E" w:rsidRPr="00DC11F5" w:rsidRDefault="00F1399E"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1399E" w:rsidRPr="00DC11F5" w:rsidRDefault="00F1399E"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1399E" w:rsidRPr="00DC11F5" w:rsidRDefault="00F1399E" w:rsidP="00920A70">
      <w:pPr>
        <w:numPr>
          <w:ilvl w:val="0"/>
          <w:numId w:val="75"/>
        </w:numPr>
        <w:tabs>
          <w:tab w:val="left" w:pos="720"/>
        </w:tabs>
        <w:ind w:left="720" w:hanging="360"/>
        <w:jc w:val="both"/>
      </w:pPr>
      <w:r w:rsidRPr="00DC11F5">
        <w:t>выполнение самостоятельных практических работ;</w:t>
      </w:r>
    </w:p>
    <w:p w:rsidR="00F1399E" w:rsidRPr="00DC11F5" w:rsidRDefault="00F1399E"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F1399E" w:rsidRPr="00DC11F5" w:rsidRDefault="00F1399E"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399E" w:rsidRPr="00DC11F5" w:rsidRDefault="00F1399E"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399E" w:rsidRPr="00DC11F5" w:rsidRDefault="00F1399E" w:rsidP="00920A70">
      <w:pPr>
        <w:ind w:firstLine="360"/>
        <w:jc w:val="both"/>
      </w:pPr>
      <w:r w:rsidRPr="00DC11F5">
        <w:t>Для успешной сдачи  экзамена (зачета)  рекомендуется соблюдать следующие правила:</w:t>
      </w:r>
    </w:p>
    <w:p w:rsidR="00F1399E" w:rsidRPr="00DC11F5" w:rsidRDefault="00F1399E"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1399E" w:rsidRPr="00DC11F5" w:rsidRDefault="00F1399E"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1399E" w:rsidRPr="00DC11F5" w:rsidRDefault="00F1399E"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399E" w:rsidRPr="00DC11F5" w:rsidRDefault="00F1399E"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1399E" w:rsidRPr="00DC11F5" w:rsidRDefault="00F1399E"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399E" w:rsidRPr="00DC11F5" w:rsidRDefault="00F1399E"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1399E" w:rsidRPr="00DC11F5" w:rsidRDefault="00F1399E" w:rsidP="00920A70">
      <w:pPr>
        <w:jc w:val="both"/>
      </w:pPr>
    </w:p>
    <w:p w:rsidR="00F1399E" w:rsidRPr="00DC2134" w:rsidRDefault="00F1399E"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399E" w:rsidRPr="00410273" w:rsidRDefault="00F1399E" w:rsidP="00920A70">
      <w:pPr>
        <w:jc w:val="both"/>
        <w:rPr>
          <w:b/>
          <w:bCs/>
          <w:i/>
          <w:iCs/>
        </w:rPr>
      </w:pPr>
      <w:r w:rsidRPr="00410273">
        <w:t>1.</w:t>
      </w:r>
      <w:r w:rsidRPr="00DC11F5">
        <w:t>Операционнаясистема</w:t>
      </w:r>
      <w:r w:rsidRPr="00410273">
        <w:t xml:space="preserve"> </w:t>
      </w:r>
      <w:r w:rsidRPr="00DC11F5">
        <w:rPr>
          <w:lang w:val="en-US"/>
        </w:rPr>
        <w:t>Microsoft</w:t>
      </w:r>
      <w:r w:rsidRPr="00410273">
        <w:t xml:space="preserve"> </w:t>
      </w:r>
      <w:r w:rsidRPr="00DC11F5">
        <w:rPr>
          <w:lang w:val="en-US"/>
        </w:rPr>
        <w:t>Windows</w:t>
      </w:r>
    </w:p>
    <w:p w:rsidR="00F1399E" w:rsidRPr="00410273" w:rsidRDefault="00F1399E" w:rsidP="00920A70">
      <w:pPr>
        <w:jc w:val="both"/>
      </w:pPr>
      <w:r w:rsidRPr="00410273">
        <w:t>2.</w:t>
      </w:r>
      <w:r w:rsidRPr="00DC11F5">
        <w:rPr>
          <w:lang w:val="en-US"/>
        </w:rPr>
        <w:t>Microsoft</w:t>
      </w:r>
      <w:r w:rsidRPr="00410273">
        <w:t xml:space="preserve"> </w:t>
      </w:r>
      <w:r w:rsidRPr="00DC11F5">
        <w:rPr>
          <w:lang w:val="en-US"/>
        </w:rPr>
        <w:t>Office</w:t>
      </w:r>
      <w:r w:rsidRPr="00410273">
        <w:t xml:space="preserve"> 2010-2016</w:t>
      </w:r>
    </w:p>
    <w:p w:rsidR="00F1399E" w:rsidRPr="00410273" w:rsidRDefault="00F1399E" w:rsidP="00920A70">
      <w:pPr>
        <w:jc w:val="both"/>
      </w:pPr>
      <w:r w:rsidRPr="00410273">
        <w:t>3.</w:t>
      </w:r>
      <w:r w:rsidRPr="00DC11F5">
        <w:t>Антивирус</w:t>
      </w:r>
      <w:r w:rsidRPr="00410273">
        <w:t xml:space="preserve"> </w:t>
      </w:r>
      <w:r w:rsidRPr="00DC11F5">
        <w:rPr>
          <w:lang w:val="en-US"/>
        </w:rPr>
        <w:t>Kaspersky</w:t>
      </w:r>
      <w:r w:rsidRPr="00410273">
        <w:t xml:space="preserve"> </w:t>
      </w:r>
      <w:r w:rsidRPr="00DC11F5">
        <w:rPr>
          <w:lang w:val="en-US"/>
        </w:rPr>
        <w:t>Endpoint</w:t>
      </w:r>
      <w:r w:rsidRPr="00410273">
        <w:t xml:space="preserve"> </w:t>
      </w:r>
      <w:r w:rsidRPr="00DC11F5">
        <w:rPr>
          <w:lang w:val="en-US"/>
        </w:rPr>
        <w:t>Security</w:t>
      </w:r>
    </w:p>
    <w:p w:rsidR="00F1399E" w:rsidRPr="00C33CF8" w:rsidRDefault="00F1399E" w:rsidP="00920A70">
      <w:pPr>
        <w:jc w:val="both"/>
      </w:pPr>
      <w:r w:rsidRPr="00C33CF8">
        <w:t>4.</w:t>
      </w:r>
      <w:r w:rsidRPr="00DC11F5">
        <w:t>Программадляработыс</w:t>
      </w:r>
      <w:r w:rsidRPr="00DC11F5">
        <w:rPr>
          <w:lang w:val="en-US"/>
        </w:rPr>
        <w:t>pdf</w:t>
      </w:r>
      <w:r w:rsidRPr="00DC11F5">
        <w:t>файлами</w:t>
      </w:r>
      <w:r w:rsidRPr="00DC11F5">
        <w:rPr>
          <w:lang w:val="en-US"/>
        </w:rPr>
        <w:t>AdobeReader</w:t>
      </w:r>
    </w:p>
    <w:p w:rsidR="00F1399E" w:rsidRPr="00DC11F5" w:rsidRDefault="00F1399E" w:rsidP="00920A70">
      <w:pPr>
        <w:jc w:val="both"/>
      </w:pPr>
      <w:r w:rsidRPr="00DC11F5">
        <w:t>5.Архиватор 7-</w:t>
      </w:r>
      <w:r w:rsidRPr="00DC11F5">
        <w:rPr>
          <w:lang w:val="en-US"/>
        </w:rPr>
        <w:t>zip</w:t>
      </w:r>
    </w:p>
    <w:p w:rsidR="00F1399E" w:rsidRPr="00DC11F5" w:rsidRDefault="00F1399E" w:rsidP="00920A70">
      <w:pPr>
        <w:jc w:val="both"/>
      </w:pPr>
      <w:r w:rsidRPr="00DC11F5">
        <w:t>6.Справочно-правовая система КонсультантПлюс</w:t>
      </w:r>
    </w:p>
    <w:p w:rsidR="00F1399E" w:rsidRDefault="00F1399E" w:rsidP="00920A70">
      <w:pPr>
        <w:jc w:val="both"/>
      </w:pPr>
      <w:r w:rsidRPr="00DC11F5">
        <w:t>7.Справочно-правовая система Гарант</w:t>
      </w:r>
    </w:p>
    <w:p w:rsidR="00F1399E" w:rsidRDefault="00F1399E" w:rsidP="00920A70">
      <w:pPr>
        <w:jc w:val="both"/>
        <w:rPr>
          <w:b/>
          <w:bCs/>
          <w:i/>
          <w:iCs/>
        </w:rPr>
      </w:pPr>
    </w:p>
    <w:p w:rsidR="00F1399E" w:rsidRPr="00DC11F5" w:rsidRDefault="00F1399E"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1399E" w:rsidRPr="00DC11F5" w:rsidRDefault="00F1399E" w:rsidP="00920A70">
      <w:pPr>
        <w:ind w:left="720"/>
        <w:contextualSpacing/>
        <w:jc w:val="both"/>
      </w:pPr>
      <w:r w:rsidRPr="00DC11F5">
        <w:t>1.Проектор, ноутбук</w:t>
      </w:r>
    </w:p>
    <w:p w:rsidR="00F1399E" w:rsidRPr="00DC11F5" w:rsidRDefault="00F1399E" w:rsidP="00920A70">
      <w:pPr>
        <w:ind w:left="720"/>
        <w:contextualSpacing/>
        <w:jc w:val="both"/>
      </w:pPr>
      <w:r w:rsidRPr="00DC11F5">
        <w:t xml:space="preserve">2.Проекционный экран </w:t>
      </w:r>
    </w:p>
    <w:p w:rsidR="00F1399E" w:rsidRPr="00DC11F5" w:rsidRDefault="00F1399E" w:rsidP="00920A70">
      <w:pPr>
        <w:ind w:left="720"/>
        <w:contextualSpacing/>
        <w:jc w:val="both"/>
      </w:pPr>
      <w:r w:rsidRPr="00DC11F5">
        <w:t>3.Колонки</w:t>
      </w:r>
    </w:p>
    <w:p w:rsidR="00F1399E" w:rsidRPr="00DC11F5" w:rsidRDefault="00F1399E" w:rsidP="00920A70"/>
    <w:p w:rsidR="00F1399E" w:rsidRPr="00DC11F5" w:rsidRDefault="00F1399E"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F1399E" w:rsidRPr="00DC11F5" w:rsidRDefault="00F1399E"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399E" w:rsidRPr="00DE357C" w:rsidRDefault="00F1399E"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399E" w:rsidRPr="00DC11F5" w:rsidRDefault="00F1399E"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1399E" w:rsidRPr="00DC11F5" w:rsidRDefault="00F1399E" w:rsidP="00920A70">
      <w:pPr>
        <w:tabs>
          <w:tab w:val="center" w:pos="4536"/>
          <w:tab w:val="right" w:pos="9072"/>
        </w:tabs>
      </w:pPr>
      <w:r w:rsidRPr="00DC11F5">
        <w:t>- чтение проблемно-информационных лекций с использованием доски и видеоматериалов;</w:t>
      </w:r>
    </w:p>
    <w:p w:rsidR="00F1399E" w:rsidRPr="00DC11F5" w:rsidRDefault="00F1399E" w:rsidP="00920A70">
      <w:pPr>
        <w:tabs>
          <w:tab w:val="center" w:pos="4536"/>
          <w:tab w:val="right" w:pos="9072"/>
        </w:tabs>
      </w:pPr>
      <w:r w:rsidRPr="00DC11F5">
        <w:t>- практические занятия;</w:t>
      </w:r>
    </w:p>
    <w:p w:rsidR="00F1399E" w:rsidRPr="00DC11F5" w:rsidRDefault="00F1399E" w:rsidP="00920A70">
      <w:pPr>
        <w:tabs>
          <w:tab w:val="center" w:pos="4536"/>
          <w:tab w:val="right" w:pos="9072"/>
        </w:tabs>
      </w:pPr>
      <w:r w:rsidRPr="00DC11F5">
        <w:t>- контрольные опросы;</w:t>
      </w:r>
    </w:p>
    <w:p w:rsidR="00F1399E" w:rsidRPr="00DC11F5" w:rsidRDefault="00F1399E" w:rsidP="00920A70">
      <w:pPr>
        <w:tabs>
          <w:tab w:val="center" w:pos="4536"/>
          <w:tab w:val="right" w:pos="9072"/>
        </w:tabs>
      </w:pPr>
      <w:r w:rsidRPr="00DC11F5">
        <w:t>- консультации;</w:t>
      </w:r>
    </w:p>
    <w:p w:rsidR="00F1399E" w:rsidRPr="00DC11F5" w:rsidRDefault="00F1399E" w:rsidP="00920A70">
      <w:pPr>
        <w:tabs>
          <w:tab w:val="center" w:pos="4536"/>
          <w:tab w:val="right" w:pos="9072"/>
        </w:tabs>
      </w:pPr>
      <w:r w:rsidRPr="00DC11F5">
        <w:t>- самостоятельная работа с учебной литературой;</w:t>
      </w:r>
    </w:p>
    <w:p w:rsidR="00F1399E" w:rsidRPr="003F4282" w:rsidRDefault="00F1399E" w:rsidP="00920A70">
      <w:pPr>
        <w:tabs>
          <w:tab w:val="center" w:pos="4536"/>
          <w:tab w:val="right" w:pos="9072"/>
        </w:tabs>
      </w:pPr>
      <w:r w:rsidRPr="00DC11F5">
        <w:t>- подготовка и обсуждение</w:t>
      </w:r>
      <w:r>
        <w:t xml:space="preserve"> презентаций.</w:t>
      </w:r>
    </w:p>
    <w:p w:rsidR="00F1399E" w:rsidRPr="00DC11F5" w:rsidRDefault="00F1399E" w:rsidP="00920A70">
      <w:pPr>
        <w:tabs>
          <w:tab w:val="center" w:pos="4536"/>
          <w:tab w:val="right" w:pos="9072"/>
        </w:tabs>
        <w:rPr>
          <w:b/>
          <w:bCs/>
        </w:rPr>
      </w:pPr>
      <w:r w:rsidRPr="00DC11F5">
        <w:rPr>
          <w:b/>
          <w:bCs/>
        </w:rPr>
        <w:t>12.2. Активные и интерактивные методы и формы обучения</w:t>
      </w:r>
    </w:p>
    <w:p w:rsidR="00F1399E" w:rsidRDefault="00F1399E"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399E" w:rsidRPr="00DC11F5" w:rsidRDefault="00F1399E" w:rsidP="00920A70">
      <w:pPr>
        <w:tabs>
          <w:tab w:val="center" w:pos="4536"/>
          <w:tab w:val="right" w:pos="9072"/>
        </w:tabs>
        <w:rPr>
          <w:i/>
          <w:iCs/>
        </w:rPr>
      </w:pPr>
      <w:r>
        <w:rPr>
          <w:i/>
          <w:iCs/>
        </w:rPr>
        <w:t xml:space="preserve">- </w:t>
      </w:r>
      <w:r w:rsidRPr="00DC11F5">
        <w:rPr>
          <w:i/>
          <w:iCs/>
        </w:rPr>
        <w:t>анализ проблемных ситуаций</w:t>
      </w:r>
    </w:p>
    <w:p w:rsidR="00F1399E" w:rsidRPr="00DC11F5" w:rsidRDefault="00F1399E" w:rsidP="00920A70">
      <w:pPr>
        <w:tabs>
          <w:tab w:val="center" w:pos="4536"/>
          <w:tab w:val="right" w:pos="9072"/>
        </w:tabs>
        <w:jc w:val="both"/>
        <w:rPr>
          <w:i/>
          <w:iCs/>
        </w:rPr>
      </w:pPr>
      <w:r w:rsidRPr="00C8171F">
        <w:rPr>
          <w:i/>
          <w:iCs/>
        </w:rPr>
        <w:t>-</w:t>
      </w:r>
      <w:r>
        <w:rPr>
          <w:i/>
          <w:iCs/>
        </w:rPr>
        <w:t>беседа</w:t>
      </w:r>
      <w:r w:rsidRPr="00DC11F5">
        <w:rPr>
          <w:i/>
          <w:iCs/>
        </w:rPr>
        <w:t>.</w:t>
      </w: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Pr="002475A2" w:rsidRDefault="00F1399E" w:rsidP="00920A70">
      <w:pPr>
        <w:jc w:val="right"/>
      </w:pPr>
      <w:r w:rsidRPr="002475A2">
        <w:t>Приложение</w:t>
      </w:r>
    </w:p>
    <w:p w:rsidR="00F1399E" w:rsidRPr="002475A2" w:rsidRDefault="00F1399E" w:rsidP="00DC4CFD">
      <w:pPr>
        <w:jc w:val="right"/>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Pr>
        <w:jc w:val="center"/>
      </w:pPr>
    </w:p>
    <w:p w:rsidR="00F1399E" w:rsidRPr="002475A2" w:rsidRDefault="00F1399E" w:rsidP="00DC4CFD"/>
    <w:p w:rsidR="00F1399E" w:rsidRPr="002475A2" w:rsidRDefault="00F1399E" w:rsidP="00DC4CFD">
      <w:pPr>
        <w:jc w:val="center"/>
      </w:pPr>
    </w:p>
    <w:p w:rsidR="00F1399E" w:rsidRPr="002475A2" w:rsidRDefault="00F1399E" w:rsidP="00DC4CFD">
      <w:pPr>
        <w:spacing w:line="360" w:lineRule="auto"/>
        <w:jc w:val="center"/>
        <w:rPr>
          <w:b/>
        </w:rPr>
      </w:pPr>
      <w:r w:rsidRPr="002475A2">
        <w:rPr>
          <w:b/>
        </w:rPr>
        <w:t xml:space="preserve">ФОНД ОЦЕНОЧНЫХ СРЕДСТВ </w:t>
      </w:r>
    </w:p>
    <w:p w:rsidR="00F1399E" w:rsidRPr="002475A2" w:rsidRDefault="00F1399E" w:rsidP="00DC4CFD">
      <w:pPr>
        <w:spacing w:line="360" w:lineRule="auto"/>
        <w:jc w:val="center"/>
        <w:rPr>
          <w:b/>
        </w:rPr>
      </w:pPr>
      <w:r w:rsidRPr="002475A2">
        <w:rPr>
          <w:b/>
        </w:rPr>
        <w:t>ДЛЯ ПРОВЕДЕНИЯ ПРОМЕЖУТОЧНОЙ АТТЕСТАЦИИ</w:t>
      </w:r>
    </w:p>
    <w:p w:rsidR="00F1399E" w:rsidRPr="002475A2" w:rsidRDefault="00F1399E" w:rsidP="00DC4CFD">
      <w:pPr>
        <w:spacing w:line="360" w:lineRule="auto"/>
        <w:jc w:val="center"/>
        <w:rPr>
          <w:b/>
        </w:rPr>
      </w:pPr>
      <w:r w:rsidRPr="002475A2">
        <w:rPr>
          <w:b/>
        </w:rPr>
        <w:t>ПО ДИСЦИПЛИНЕ</w:t>
      </w: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rPr>
          <w:b/>
        </w:rPr>
      </w:pPr>
      <w:r w:rsidRPr="002475A2">
        <w:rPr>
          <w:b/>
        </w:rPr>
        <w:t>«Финансовое и предпринимательское право»</w:t>
      </w:r>
    </w:p>
    <w:p w:rsidR="00F1399E" w:rsidRPr="00365C4F" w:rsidRDefault="00F1399E" w:rsidP="00DC4CFD">
      <w:pPr>
        <w:jc w:val="center"/>
        <w:rPr>
          <w:sz w:val="28"/>
          <w:szCs w:val="28"/>
        </w:rPr>
      </w:pPr>
    </w:p>
    <w:p w:rsidR="00F1399E" w:rsidRPr="00365C4F"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Pr="00365C4F" w:rsidRDefault="00F1399E" w:rsidP="00DC4CFD">
      <w:pPr>
        <w:jc w:val="center"/>
        <w:rPr>
          <w:sz w:val="28"/>
          <w:szCs w:val="28"/>
        </w:rPr>
      </w:pPr>
    </w:p>
    <w:p w:rsidR="00F1399E" w:rsidRPr="00365C4F" w:rsidRDefault="00F1399E" w:rsidP="00DC4CFD">
      <w:pPr>
        <w:jc w:val="center"/>
        <w:rPr>
          <w:sz w:val="28"/>
          <w:szCs w:val="28"/>
        </w:rPr>
      </w:pPr>
    </w:p>
    <w:p w:rsidR="00F1399E" w:rsidRPr="00365C4F" w:rsidRDefault="00F1399E" w:rsidP="00DC4CFD">
      <w:pPr>
        <w:rPr>
          <w:sz w:val="28"/>
          <w:szCs w:val="28"/>
        </w:rPr>
      </w:pPr>
    </w:p>
    <w:p w:rsidR="00F1399E" w:rsidRDefault="00F1399E" w:rsidP="00DC4CFD">
      <w:pPr>
        <w:pStyle w:val="ListParagraph"/>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F1399E" w:rsidRPr="00DC11F5" w:rsidRDefault="00F1399E"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F1399E" w:rsidRPr="00DC11F5" w:rsidTr="009A36F7">
        <w:trPr>
          <w:trHeight w:val="726"/>
        </w:trPr>
        <w:tc>
          <w:tcPr>
            <w:tcW w:w="2093" w:type="dxa"/>
          </w:tcPr>
          <w:p w:rsidR="00F1399E" w:rsidRPr="00DC11F5" w:rsidRDefault="00F1399E" w:rsidP="009A36F7">
            <w:pPr>
              <w:contextualSpacing/>
              <w:jc w:val="both"/>
            </w:pPr>
            <w:r w:rsidRPr="00DC11F5">
              <w:t>Код оцениваемой компетенции (или её части)</w:t>
            </w:r>
          </w:p>
        </w:tc>
        <w:tc>
          <w:tcPr>
            <w:tcW w:w="1843" w:type="dxa"/>
          </w:tcPr>
          <w:p w:rsidR="00F1399E" w:rsidRPr="00DC11F5" w:rsidRDefault="00F1399E" w:rsidP="009A36F7">
            <w:pPr>
              <w:contextualSpacing/>
              <w:jc w:val="both"/>
            </w:pPr>
            <w:r w:rsidRPr="00DC11F5">
              <w:t xml:space="preserve">Вид контроля </w:t>
            </w:r>
          </w:p>
        </w:tc>
        <w:tc>
          <w:tcPr>
            <w:tcW w:w="5953" w:type="dxa"/>
          </w:tcPr>
          <w:p w:rsidR="00F1399E" w:rsidRPr="00DC11F5" w:rsidRDefault="00F1399E" w:rsidP="009A36F7">
            <w:pPr>
              <w:contextualSpacing/>
              <w:jc w:val="both"/>
            </w:pPr>
            <w:r w:rsidRPr="00DC11F5">
              <w:t>Компонент фонда оценочных средств</w:t>
            </w:r>
          </w:p>
        </w:tc>
      </w:tr>
      <w:tr w:rsidR="00F1399E" w:rsidRPr="00DC11F5" w:rsidTr="009A36F7">
        <w:trPr>
          <w:trHeight w:val="242"/>
        </w:trPr>
        <w:tc>
          <w:tcPr>
            <w:tcW w:w="2093" w:type="dxa"/>
            <w:vMerge w:val="restart"/>
          </w:tcPr>
          <w:p w:rsidR="00F1399E" w:rsidRDefault="00F1399E" w:rsidP="009A36F7">
            <w:r>
              <w:t>ПК-4</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r w:rsidR="00F1399E" w:rsidRPr="00DC11F5" w:rsidTr="009A36F7">
        <w:trPr>
          <w:trHeight w:val="242"/>
        </w:trPr>
        <w:tc>
          <w:tcPr>
            <w:tcW w:w="2093" w:type="dxa"/>
            <w:vMerge w:val="restart"/>
          </w:tcPr>
          <w:p w:rsidR="00F1399E" w:rsidRDefault="00F1399E" w:rsidP="009A36F7">
            <w:r>
              <w:t>ПК-9</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bl>
    <w:p w:rsidR="00F1399E" w:rsidRPr="00B13383" w:rsidRDefault="00F1399E" w:rsidP="00DC4CFD"/>
    <w:p w:rsidR="00F1399E" w:rsidRPr="00DC2134" w:rsidRDefault="00F1399E" w:rsidP="00DC622E">
      <w:pPr>
        <w:jc w:val="both"/>
        <w:rPr>
          <w:b/>
          <w:lang w:eastAsia="en-US"/>
        </w:rPr>
      </w:pPr>
      <w:r w:rsidRPr="00DC11F5">
        <w:rPr>
          <w:b/>
          <w:lang w:eastAsia="en-US"/>
        </w:rPr>
        <w:t>2.Критерии освоения компетенций</w:t>
      </w:r>
    </w:p>
    <w:p w:rsidR="00F1399E" w:rsidRPr="00DC11F5" w:rsidRDefault="00F1399E"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399E" w:rsidRDefault="00F1399E" w:rsidP="00DC622E">
      <w:pPr>
        <w:jc w:val="center"/>
        <w:rPr>
          <w:b/>
          <w:bCs/>
          <w:lang w:eastAsia="en-US"/>
        </w:rPr>
      </w:pPr>
    </w:p>
    <w:p w:rsidR="00F1399E" w:rsidRDefault="00F1399E" w:rsidP="00DC622E">
      <w:pPr>
        <w:jc w:val="center"/>
        <w:rPr>
          <w:b/>
          <w:bCs/>
          <w:lang w:eastAsia="en-US"/>
        </w:rPr>
      </w:pPr>
      <w:r w:rsidRPr="00BF46C4">
        <w:rPr>
          <w:b/>
          <w:bCs/>
          <w:lang w:eastAsia="en-US"/>
        </w:rPr>
        <w:t xml:space="preserve">Критерии оценки знаний студентов </w:t>
      </w:r>
    </w:p>
    <w:p w:rsidR="00F1399E" w:rsidRPr="00BF46C4" w:rsidRDefault="00F1399E" w:rsidP="00DC622E">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4007"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Отлично</w:t>
            </w:r>
          </w:p>
        </w:tc>
        <w:tc>
          <w:tcPr>
            <w:tcW w:w="4007" w:type="pct"/>
          </w:tcPr>
          <w:p w:rsidR="00F1399E" w:rsidRPr="00BF46C4" w:rsidRDefault="00F1399E" w:rsidP="00C33CF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399E" w:rsidRPr="00BF46C4" w:rsidRDefault="00F1399E" w:rsidP="00C33CF8">
            <w:pPr>
              <w:jc w:val="both"/>
              <w:rPr>
                <w:bCs/>
                <w:lang w:eastAsia="en-US"/>
              </w:rPr>
            </w:pPr>
            <w:r w:rsidRPr="00BF46C4">
              <w:rPr>
                <w:bCs/>
                <w:lang w:eastAsia="en-US"/>
              </w:rPr>
              <w:t>- делает квалифицированные выводы и обобщения;</w:t>
            </w:r>
          </w:p>
          <w:p w:rsidR="00F1399E" w:rsidRPr="00BF46C4" w:rsidRDefault="00F1399E" w:rsidP="00C33CF8">
            <w:pPr>
              <w:jc w:val="both"/>
              <w:rPr>
                <w:bCs/>
                <w:lang w:eastAsia="en-US"/>
              </w:rPr>
            </w:pPr>
            <w:r w:rsidRPr="00BF46C4">
              <w:rPr>
                <w:bCs/>
                <w:lang w:eastAsia="en-US"/>
              </w:rPr>
              <w:t>- владеет на высококвалифицированном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Хорошо</w:t>
            </w:r>
          </w:p>
        </w:tc>
        <w:tc>
          <w:tcPr>
            <w:tcW w:w="4007" w:type="pct"/>
          </w:tcPr>
          <w:p w:rsidR="00F1399E" w:rsidRPr="00BF46C4" w:rsidRDefault="00F1399E" w:rsidP="00C33CF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399E" w:rsidRPr="00BF46C4" w:rsidRDefault="00F1399E" w:rsidP="00C33CF8">
            <w:pPr>
              <w:jc w:val="both"/>
              <w:rPr>
                <w:bCs/>
                <w:lang w:eastAsia="en-US"/>
              </w:rPr>
            </w:pPr>
            <w:r w:rsidRPr="00BF46C4">
              <w:rPr>
                <w:bCs/>
                <w:lang w:eastAsia="en-US"/>
              </w:rPr>
              <w:t>- затрудняется в формулировании квалифицированных выводов и обобщений;</w:t>
            </w:r>
          </w:p>
          <w:p w:rsidR="00F1399E" w:rsidRPr="00BF46C4" w:rsidRDefault="00F1399E" w:rsidP="00C33CF8">
            <w:pPr>
              <w:jc w:val="both"/>
              <w:rPr>
                <w:bCs/>
                <w:lang w:eastAsia="en-US"/>
              </w:rPr>
            </w:pPr>
            <w:r w:rsidRPr="00BF46C4">
              <w:rPr>
                <w:bCs/>
                <w:lang w:eastAsia="en-US"/>
              </w:rPr>
              <w:t>- владеет на достаточном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ориентируется в материале, однако затрудняется в его изложении;</w:t>
            </w:r>
          </w:p>
          <w:p w:rsidR="00F1399E" w:rsidRPr="00BF46C4" w:rsidRDefault="00F1399E" w:rsidP="00C33CF8">
            <w:pPr>
              <w:jc w:val="both"/>
              <w:rPr>
                <w:bCs/>
                <w:lang w:eastAsia="en-US"/>
              </w:rPr>
            </w:pPr>
            <w:r w:rsidRPr="00BF46C4">
              <w:rPr>
                <w:bCs/>
                <w:lang w:eastAsia="en-US"/>
              </w:rPr>
              <w:t>- показывает недостаточность знаний основной и дополнительной литературы;</w:t>
            </w:r>
          </w:p>
          <w:p w:rsidR="00F1399E" w:rsidRPr="00BF46C4" w:rsidRDefault="00F1399E" w:rsidP="00C33CF8">
            <w:pPr>
              <w:jc w:val="both"/>
              <w:rPr>
                <w:bCs/>
                <w:lang w:eastAsia="en-US"/>
              </w:rPr>
            </w:pPr>
            <w:r w:rsidRPr="00BF46C4">
              <w:rPr>
                <w:bCs/>
                <w:lang w:eastAsia="en-US"/>
              </w:rPr>
              <w:t>- слабо аргументирует научные положения;</w:t>
            </w:r>
          </w:p>
          <w:p w:rsidR="00F1399E" w:rsidRPr="00BF46C4" w:rsidRDefault="00F1399E" w:rsidP="00C33CF8">
            <w:pPr>
              <w:jc w:val="both"/>
              <w:rPr>
                <w:bCs/>
                <w:lang w:eastAsia="en-US"/>
              </w:rPr>
            </w:pPr>
            <w:r w:rsidRPr="00BF46C4">
              <w:rPr>
                <w:bCs/>
                <w:lang w:eastAsia="en-US"/>
              </w:rPr>
              <w:t>- практически не способен сформулировать выводы и обобщения;</w:t>
            </w:r>
          </w:p>
          <w:p w:rsidR="00F1399E" w:rsidRPr="00BF46C4" w:rsidRDefault="00F1399E" w:rsidP="00C33CF8">
            <w:pPr>
              <w:jc w:val="both"/>
              <w:rPr>
                <w:bCs/>
                <w:lang w:eastAsia="en-US"/>
              </w:rPr>
            </w:pPr>
            <w:r w:rsidRPr="00BF46C4">
              <w:rPr>
                <w:bCs/>
                <w:lang w:eastAsia="en-US"/>
              </w:rPr>
              <w:t>- частично владеет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не усвоил значительной части материала;</w:t>
            </w:r>
          </w:p>
          <w:p w:rsidR="00F1399E" w:rsidRPr="00BF46C4" w:rsidRDefault="00F1399E" w:rsidP="00C33CF8">
            <w:pPr>
              <w:jc w:val="both"/>
              <w:rPr>
                <w:bCs/>
                <w:lang w:eastAsia="en-US"/>
              </w:rPr>
            </w:pPr>
            <w:r w:rsidRPr="00BF46C4">
              <w:rPr>
                <w:bCs/>
                <w:lang w:eastAsia="en-US"/>
              </w:rPr>
              <w:t>-  не может аргументировать научные положения;</w:t>
            </w:r>
          </w:p>
          <w:p w:rsidR="00F1399E" w:rsidRPr="00BF46C4" w:rsidRDefault="00F1399E" w:rsidP="00C33CF8">
            <w:pPr>
              <w:jc w:val="both"/>
              <w:rPr>
                <w:bCs/>
                <w:lang w:eastAsia="en-US"/>
              </w:rPr>
            </w:pPr>
            <w:r w:rsidRPr="00BF46C4">
              <w:rPr>
                <w:bCs/>
                <w:lang w:eastAsia="en-US"/>
              </w:rPr>
              <w:t>- не формулирует квалифицированных выводов и обобщений;</w:t>
            </w:r>
          </w:p>
          <w:p w:rsidR="00F1399E" w:rsidRPr="00BF46C4" w:rsidRDefault="00F1399E" w:rsidP="00C33CF8">
            <w:pPr>
              <w:jc w:val="both"/>
              <w:rPr>
                <w:bCs/>
                <w:lang w:eastAsia="en-US"/>
              </w:rPr>
            </w:pPr>
            <w:r w:rsidRPr="00BF46C4">
              <w:rPr>
                <w:bCs/>
                <w:lang w:eastAsia="en-US"/>
              </w:rPr>
              <w:t>- не владеет системой понятий.</w:t>
            </w:r>
          </w:p>
        </w:tc>
      </w:tr>
    </w:tbl>
    <w:p w:rsidR="00F1399E" w:rsidRPr="00BF46C4" w:rsidRDefault="00F1399E" w:rsidP="00DC622E">
      <w:pPr>
        <w:jc w:val="center"/>
        <w:rPr>
          <w:bCs/>
          <w:lang w:eastAsia="en-US"/>
        </w:rPr>
      </w:pPr>
    </w:p>
    <w:p w:rsidR="00F1399E" w:rsidRPr="00BF46C4" w:rsidRDefault="00F1399E"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399E" w:rsidRPr="00BF46C4" w:rsidRDefault="00F1399E"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29"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Отлично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Хорошо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3629" w:type="pct"/>
          </w:tcPr>
          <w:p w:rsidR="00F1399E" w:rsidRPr="00BF46C4" w:rsidRDefault="00F1399E" w:rsidP="00C33CF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3629" w:type="pct"/>
          </w:tcPr>
          <w:p w:rsidR="00F1399E" w:rsidRPr="00BF46C4" w:rsidRDefault="00F1399E" w:rsidP="00C33CF8">
            <w:pPr>
              <w:rPr>
                <w:bCs/>
                <w:lang w:eastAsia="en-US"/>
              </w:rPr>
            </w:pPr>
            <w:r w:rsidRPr="00BF46C4">
              <w:rPr>
                <w:bCs/>
                <w:lang w:eastAsia="en-US"/>
              </w:rPr>
              <w:t xml:space="preserve">студент не решил учебно-профессиональную задачу или задание. </w:t>
            </w:r>
          </w:p>
        </w:tc>
      </w:tr>
    </w:tbl>
    <w:p w:rsidR="00F1399E" w:rsidRPr="00BF46C4" w:rsidRDefault="00F1399E" w:rsidP="00DC622E">
      <w:pPr>
        <w:jc w:val="center"/>
        <w:rPr>
          <w:bCs/>
          <w:lang w:eastAsia="en-US"/>
        </w:rPr>
      </w:pPr>
    </w:p>
    <w:p w:rsidR="00F1399E" w:rsidRPr="00BF46C4" w:rsidRDefault="00F1399E"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F1399E" w:rsidRPr="00BF46C4" w:rsidTr="00C33CF8">
        <w:trPr>
          <w:jc w:val="center"/>
        </w:trPr>
        <w:tc>
          <w:tcPr>
            <w:tcW w:w="1390"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10"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Отлично</w:t>
            </w:r>
          </w:p>
        </w:tc>
        <w:tc>
          <w:tcPr>
            <w:tcW w:w="3610" w:type="pct"/>
          </w:tcPr>
          <w:p w:rsidR="00F1399E" w:rsidRPr="00BF46C4" w:rsidRDefault="00F1399E" w:rsidP="00C33CF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Хорошо</w:t>
            </w:r>
          </w:p>
        </w:tc>
        <w:tc>
          <w:tcPr>
            <w:tcW w:w="3610" w:type="pct"/>
          </w:tcPr>
          <w:p w:rsidR="00F1399E" w:rsidRPr="00BF46C4" w:rsidRDefault="00F1399E" w:rsidP="00C33CF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Удовлетворительно</w:t>
            </w:r>
          </w:p>
        </w:tc>
        <w:tc>
          <w:tcPr>
            <w:tcW w:w="3610" w:type="pct"/>
          </w:tcPr>
          <w:p w:rsidR="00F1399E" w:rsidRPr="00BF46C4" w:rsidRDefault="00F1399E" w:rsidP="00C33CF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Неудовлетворительно</w:t>
            </w:r>
          </w:p>
        </w:tc>
        <w:tc>
          <w:tcPr>
            <w:tcW w:w="3610" w:type="pct"/>
          </w:tcPr>
          <w:p w:rsidR="00F1399E" w:rsidRPr="00BF46C4" w:rsidRDefault="00F1399E" w:rsidP="00C33CF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399E" w:rsidRPr="00DC11F5" w:rsidRDefault="00F1399E" w:rsidP="00DC622E">
      <w:pPr>
        <w:ind w:left="360"/>
        <w:jc w:val="both"/>
        <w:rPr>
          <w:b/>
        </w:rPr>
      </w:pPr>
    </w:p>
    <w:p w:rsidR="00F1399E" w:rsidRPr="00D428B4" w:rsidRDefault="00F1399E"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399E" w:rsidRPr="00B13383" w:rsidRDefault="00F1399E" w:rsidP="00DC4CFD">
      <w:pPr>
        <w:pStyle w:val="ListParagraph"/>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F1399E" w:rsidRPr="00FF169C" w:rsidRDefault="00F1399E" w:rsidP="00DC4CFD"/>
    <w:p w:rsidR="00F1399E" w:rsidRPr="00FF169C" w:rsidRDefault="00F1399E" w:rsidP="00D428B4">
      <w:pPr>
        <w:rPr>
          <w:b/>
        </w:rPr>
      </w:pPr>
      <w:r>
        <w:rPr>
          <w:b/>
        </w:rPr>
        <w:t xml:space="preserve">Тест </w:t>
      </w:r>
    </w:p>
    <w:p w:rsidR="00F1399E" w:rsidRPr="00FF169C" w:rsidRDefault="00F1399E" w:rsidP="00DC4CFD">
      <w:pPr>
        <w:widowControl/>
        <w:numPr>
          <w:ilvl w:val="0"/>
          <w:numId w:val="35"/>
        </w:numPr>
        <w:autoSpaceDE/>
        <w:autoSpaceDN/>
        <w:adjustRightInd/>
        <w:ind w:left="0"/>
        <w:rPr>
          <w:b/>
          <w:bCs/>
        </w:rPr>
      </w:pPr>
      <w:r w:rsidRPr="00FF169C">
        <w:rPr>
          <w:b/>
          <w:bCs/>
        </w:rPr>
        <w:t>Финансовое право - это:</w:t>
      </w:r>
    </w:p>
    <w:p w:rsidR="00F1399E" w:rsidRPr="00FF169C" w:rsidRDefault="00F1399E"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F1399E" w:rsidRPr="00FF169C" w:rsidRDefault="00F1399E" w:rsidP="00DC4CFD">
      <w:pPr>
        <w:widowControl/>
        <w:numPr>
          <w:ilvl w:val="0"/>
          <w:numId w:val="45"/>
        </w:numPr>
        <w:autoSpaceDE/>
        <w:autoSpaceDN/>
        <w:adjustRightInd/>
        <w:ind w:left="0"/>
      </w:pPr>
      <w:r w:rsidRPr="00FF169C">
        <w:t>такого права не существует</w:t>
      </w:r>
    </w:p>
    <w:p w:rsidR="00F1399E" w:rsidRPr="00FF169C" w:rsidRDefault="00F1399E"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F1399E" w:rsidRPr="00FF169C" w:rsidRDefault="00F1399E" w:rsidP="00DC4CFD">
      <w:pPr>
        <w:widowControl/>
        <w:numPr>
          <w:ilvl w:val="0"/>
          <w:numId w:val="36"/>
        </w:numPr>
        <w:autoSpaceDE/>
        <w:autoSpaceDN/>
        <w:adjustRightInd/>
        <w:ind w:left="0"/>
      </w:pPr>
      <w:r w:rsidRPr="00FF169C">
        <w:t>частью муниципального права;</w:t>
      </w:r>
    </w:p>
    <w:p w:rsidR="00F1399E" w:rsidRPr="00FF169C" w:rsidRDefault="00F1399E" w:rsidP="00DC4CFD">
      <w:pPr>
        <w:widowControl/>
        <w:numPr>
          <w:ilvl w:val="0"/>
          <w:numId w:val="36"/>
        </w:numPr>
        <w:autoSpaceDE/>
        <w:autoSpaceDN/>
        <w:adjustRightInd/>
        <w:ind w:left="0"/>
      </w:pPr>
      <w:r w:rsidRPr="00FF169C">
        <w:t xml:space="preserve">самостоятельной отраслью права; </w:t>
      </w:r>
    </w:p>
    <w:p w:rsidR="00F1399E" w:rsidRPr="00FF169C" w:rsidRDefault="00F1399E" w:rsidP="00DC4CFD">
      <w:pPr>
        <w:widowControl/>
        <w:numPr>
          <w:ilvl w:val="0"/>
          <w:numId w:val="36"/>
        </w:numPr>
        <w:autoSpaceDE/>
        <w:autoSpaceDN/>
        <w:adjustRightInd/>
        <w:ind w:left="0"/>
      </w:pPr>
      <w:r w:rsidRPr="00FF169C">
        <w:t>частью налогового права;</w:t>
      </w:r>
    </w:p>
    <w:p w:rsidR="00F1399E" w:rsidRPr="00FF169C" w:rsidRDefault="00F1399E" w:rsidP="00DC4CFD">
      <w:pPr>
        <w:widowControl/>
        <w:numPr>
          <w:ilvl w:val="0"/>
          <w:numId w:val="36"/>
        </w:numPr>
        <w:autoSpaceDE/>
        <w:autoSpaceDN/>
        <w:adjustRightInd/>
        <w:ind w:left="0"/>
      </w:pPr>
      <w:r w:rsidRPr="00FF169C">
        <w:t>частью административного права;</w:t>
      </w:r>
    </w:p>
    <w:p w:rsidR="00F1399E" w:rsidRPr="00FF169C" w:rsidRDefault="00F1399E" w:rsidP="00DC4CFD">
      <w:pPr>
        <w:widowControl/>
        <w:numPr>
          <w:ilvl w:val="0"/>
          <w:numId w:val="36"/>
        </w:numPr>
        <w:autoSpaceDE/>
        <w:autoSpaceDN/>
        <w:adjustRightInd/>
        <w:ind w:left="0"/>
      </w:pPr>
      <w:r w:rsidRPr="00FF169C">
        <w:t>частью гражданского права.</w:t>
      </w:r>
      <w:r w:rsidRPr="00FF169C">
        <w:tab/>
      </w:r>
    </w:p>
    <w:p w:rsidR="00F1399E" w:rsidRPr="00FF169C" w:rsidRDefault="00F1399E" w:rsidP="00DC4CFD">
      <w:pPr>
        <w:widowControl/>
        <w:numPr>
          <w:ilvl w:val="0"/>
          <w:numId w:val="35"/>
        </w:numPr>
        <w:autoSpaceDE/>
        <w:autoSpaceDN/>
        <w:adjustRightInd/>
        <w:ind w:left="0"/>
        <w:rPr>
          <w:b/>
        </w:rPr>
      </w:pPr>
      <w:r w:rsidRPr="00FF169C">
        <w:rPr>
          <w:b/>
        </w:rPr>
        <w:t>Основной метод финансового права:</w:t>
      </w:r>
    </w:p>
    <w:p w:rsidR="00F1399E" w:rsidRPr="00FF169C" w:rsidRDefault="00F1399E" w:rsidP="00DC4CFD">
      <w:pPr>
        <w:widowControl/>
        <w:numPr>
          <w:ilvl w:val="0"/>
          <w:numId w:val="37"/>
        </w:numPr>
        <w:autoSpaceDE/>
        <w:autoSpaceDN/>
        <w:adjustRightInd/>
        <w:ind w:left="0"/>
      </w:pPr>
      <w:r w:rsidRPr="00FF169C">
        <w:t>финансовое право не имеет своего метода;</w:t>
      </w:r>
    </w:p>
    <w:p w:rsidR="00F1399E" w:rsidRPr="00FF169C" w:rsidRDefault="00F1399E" w:rsidP="00DC4CFD">
      <w:pPr>
        <w:widowControl/>
        <w:numPr>
          <w:ilvl w:val="0"/>
          <w:numId w:val="37"/>
        </w:numPr>
        <w:autoSpaceDE/>
        <w:autoSpaceDN/>
        <w:adjustRightInd/>
        <w:ind w:left="0"/>
      </w:pPr>
      <w:r w:rsidRPr="00FF169C">
        <w:t xml:space="preserve">диспозитивный; </w:t>
      </w:r>
    </w:p>
    <w:p w:rsidR="00F1399E" w:rsidRPr="00FF169C" w:rsidRDefault="00F1399E" w:rsidP="00DC4CFD">
      <w:pPr>
        <w:widowControl/>
        <w:numPr>
          <w:ilvl w:val="0"/>
          <w:numId w:val="37"/>
        </w:numPr>
        <w:autoSpaceDE/>
        <w:autoSpaceDN/>
        <w:adjustRightInd/>
        <w:ind w:left="0"/>
      </w:pPr>
      <w:r w:rsidRPr="00FF169C">
        <w:t>императивный;</w:t>
      </w:r>
    </w:p>
    <w:p w:rsidR="00F1399E" w:rsidRPr="00FF169C" w:rsidRDefault="00F1399E" w:rsidP="00DC4CFD">
      <w:pPr>
        <w:widowControl/>
        <w:numPr>
          <w:ilvl w:val="0"/>
          <w:numId w:val="37"/>
        </w:numPr>
        <w:autoSpaceDE/>
        <w:autoSpaceDN/>
        <w:adjustRightInd/>
        <w:ind w:left="0"/>
      </w:pPr>
      <w:r w:rsidRPr="00FF169C">
        <w:t>метод согласования.</w:t>
      </w:r>
    </w:p>
    <w:p w:rsidR="00F1399E" w:rsidRPr="00FF169C" w:rsidRDefault="00F1399E"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F1399E" w:rsidRPr="00FF169C" w:rsidRDefault="00F1399E" w:rsidP="00DC4CFD">
      <w:pPr>
        <w:widowControl/>
        <w:numPr>
          <w:ilvl w:val="0"/>
          <w:numId w:val="40"/>
        </w:numPr>
        <w:autoSpaceDE/>
        <w:autoSpaceDN/>
        <w:adjustRightInd/>
        <w:ind w:left="0"/>
      </w:pPr>
      <w:r w:rsidRPr="00FF169C">
        <w:t>деятельность по взиманию налогов и сборов;</w:t>
      </w:r>
    </w:p>
    <w:p w:rsidR="00F1399E" w:rsidRPr="00FF169C" w:rsidRDefault="00F1399E"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F1399E" w:rsidRPr="00FF169C" w:rsidRDefault="00F1399E"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FF169C" w:rsidRDefault="00F1399E"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F1399E" w:rsidRPr="00FF169C" w:rsidRDefault="00F1399E"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F1399E" w:rsidRPr="00FF169C" w:rsidRDefault="00F1399E"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F1399E" w:rsidRPr="00FF169C" w:rsidRDefault="00F1399E" w:rsidP="00DC4CFD">
      <w:pPr>
        <w:widowControl/>
        <w:numPr>
          <w:ilvl w:val="0"/>
          <w:numId w:val="41"/>
        </w:numPr>
        <w:autoSpaceDE/>
        <w:autoSpaceDN/>
        <w:adjustRightInd/>
        <w:ind w:left="0"/>
      </w:pPr>
      <w:r w:rsidRPr="00FF169C">
        <w:t>совокупность методов финансовой деятельности;</w:t>
      </w:r>
    </w:p>
    <w:p w:rsidR="00F1399E" w:rsidRPr="00FF169C" w:rsidRDefault="00F1399E" w:rsidP="00DC4CFD">
      <w:pPr>
        <w:widowControl/>
        <w:numPr>
          <w:ilvl w:val="0"/>
          <w:numId w:val="41"/>
        </w:numPr>
        <w:autoSpaceDE/>
        <w:autoSpaceDN/>
        <w:adjustRightInd/>
        <w:ind w:left="0"/>
      </w:pPr>
      <w:r w:rsidRPr="00FF169C">
        <w:t>совокупность функций финансовой деятельности.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Целью аудита является:</w:t>
      </w:r>
    </w:p>
    <w:p w:rsidR="00F1399E" w:rsidRPr="00FF169C" w:rsidRDefault="00F1399E" w:rsidP="00DC4CFD">
      <w:pPr>
        <w:widowControl/>
        <w:numPr>
          <w:ilvl w:val="0"/>
          <w:numId w:val="43"/>
        </w:numPr>
        <w:autoSpaceDE/>
        <w:autoSpaceDN/>
        <w:adjustRightInd/>
        <w:ind w:left="0"/>
      </w:pPr>
      <w:r w:rsidRPr="00FF169C">
        <w:t>исправление всех ошибок в учете и отчетности;</w:t>
      </w:r>
    </w:p>
    <w:p w:rsidR="00F1399E" w:rsidRPr="00FF169C" w:rsidRDefault="00F1399E" w:rsidP="00DC4CFD">
      <w:pPr>
        <w:widowControl/>
        <w:numPr>
          <w:ilvl w:val="0"/>
          <w:numId w:val="43"/>
        </w:numPr>
        <w:autoSpaceDE/>
        <w:autoSpaceDN/>
        <w:adjustRightInd/>
        <w:ind w:left="0"/>
      </w:pPr>
      <w:r w:rsidRPr="00FF169C">
        <w:t>выявление мошенничества и ошибок в учете и отчетности;</w:t>
      </w:r>
    </w:p>
    <w:p w:rsidR="00F1399E" w:rsidRPr="00FF169C" w:rsidRDefault="00F1399E"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FF169C" w:rsidRDefault="00F1399E" w:rsidP="00DC4CFD">
      <w:pPr>
        <w:widowControl/>
        <w:numPr>
          <w:ilvl w:val="0"/>
          <w:numId w:val="35"/>
        </w:numPr>
        <w:autoSpaceDE/>
        <w:autoSpaceDN/>
        <w:adjustRightInd/>
        <w:ind w:left="0"/>
        <w:jc w:val="both"/>
        <w:rPr>
          <w:b/>
          <w:bCs/>
        </w:rPr>
      </w:pPr>
      <w:r w:rsidRPr="00FF169C">
        <w:rPr>
          <w:b/>
          <w:bCs/>
        </w:rPr>
        <w:t>Аудит — это:</w:t>
      </w:r>
    </w:p>
    <w:p w:rsidR="00F1399E" w:rsidRPr="00FF169C" w:rsidRDefault="00F1399E"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F1399E" w:rsidRPr="00FF169C" w:rsidRDefault="00F1399E"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F1399E" w:rsidRPr="00FF169C" w:rsidRDefault="00F1399E"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сти аудируемого лица в будущем;</w:t>
      </w:r>
    </w:p>
    <w:p w:rsidR="00F1399E" w:rsidRPr="00FF169C" w:rsidRDefault="00F1399E" w:rsidP="00DC4CFD">
      <w:pPr>
        <w:widowControl/>
        <w:numPr>
          <w:ilvl w:val="0"/>
          <w:numId w:val="52"/>
        </w:numPr>
        <w:autoSpaceDE/>
        <w:autoSpaceDN/>
        <w:adjustRightInd/>
        <w:ind w:left="0"/>
      </w:pPr>
      <w:r w:rsidRPr="00FF169C">
        <w:t>независимая проверка бухгалтерской (финансовой) отчетности аудируемого лица в целях выражения мнения о достоверности такой отчетности.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F1399E" w:rsidRPr="00FF169C" w:rsidRDefault="00F1399E" w:rsidP="00DC4CFD">
      <w:pPr>
        <w:widowControl/>
        <w:numPr>
          <w:ilvl w:val="0"/>
          <w:numId w:val="62"/>
        </w:numPr>
        <w:autoSpaceDE/>
        <w:autoSpaceDN/>
        <w:adjustRightInd/>
        <w:ind w:left="0"/>
      </w:pPr>
      <w:r w:rsidRPr="00FF169C">
        <w:t>универсальные банки;</w:t>
      </w:r>
    </w:p>
    <w:p w:rsidR="00F1399E" w:rsidRPr="00FF169C" w:rsidRDefault="00F1399E" w:rsidP="00DC4CFD">
      <w:pPr>
        <w:widowControl/>
        <w:numPr>
          <w:ilvl w:val="0"/>
          <w:numId w:val="62"/>
        </w:numPr>
        <w:autoSpaceDE/>
        <w:autoSpaceDN/>
        <w:adjustRightInd/>
        <w:ind w:left="0"/>
      </w:pPr>
      <w:r w:rsidRPr="00FF169C">
        <w:t>специализированные банки;</w:t>
      </w:r>
    </w:p>
    <w:p w:rsidR="00F1399E" w:rsidRPr="00FF169C" w:rsidRDefault="00F1399E" w:rsidP="00DC4CFD">
      <w:pPr>
        <w:widowControl/>
        <w:numPr>
          <w:ilvl w:val="0"/>
          <w:numId w:val="62"/>
        </w:numPr>
        <w:autoSpaceDE/>
        <w:autoSpaceDN/>
        <w:adjustRightInd/>
        <w:ind w:left="0"/>
      </w:pPr>
      <w:r w:rsidRPr="00FF169C">
        <w:t>все банки;</w:t>
      </w:r>
    </w:p>
    <w:p w:rsidR="00F1399E" w:rsidRPr="00FF169C" w:rsidRDefault="00F1399E" w:rsidP="00DC4CFD">
      <w:pPr>
        <w:widowControl/>
        <w:numPr>
          <w:ilvl w:val="0"/>
          <w:numId w:val="62"/>
        </w:numPr>
        <w:autoSpaceDE/>
        <w:autoSpaceDN/>
        <w:adjustRightInd/>
        <w:ind w:left="0"/>
      </w:pPr>
      <w:r w:rsidRPr="00FF169C">
        <w:t>выборочно, по усмотрению Банка России.</w:t>
      </w:r>
    </w:p>
    <w:p w:rsidR="00F1399E" w:rsidRPr="00FF169C" w:rsidRDefault="00F1399E"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F1399E" w:rsidRPr="00FF169C" w:rsidRDefault="00F1399E" w:rsidP="00DC4CFD">
      <w:pPr>
        <w:widowControl/>
        <w:numPr>
          <w:ilvl w:val="0"/>
          <w:numId w:val="63"/>
        </w:numPr>
        <w:autoSpaceDE/>
        <w:autoSpaceDN/>
        <w:adjustRightInd/>
        <w:ind w:left="0"/>
      </w:pPr>
      <w:r w:rsidRPr="00FF169C">
        <w:t>руководитель аудиторской организации;</w:t>
      </w:r>
    </w:p>
    <w:p w:rsidR="00F1399E" w:rsidRPr="00FF169C" w:rsidRDefault="00F1399E" w:rsidP="00DC4CFD">
      <w:pPr>
        <w:widowControl/>
        <w:numPr>
          <w:ilvl w:val="0"/>
          <w:numId w:val="63"/>
        </w:numPr>
        <w:autoSpaceDE/>
        <w:autoSpaceDN/>
        <w:adjustRightInd/>
        <w:ind w:left="0"/>
      </w:pPr>
      <w:r w:rsidRPr="00FF169C">
        <w:t>руководитель аудируемого лица (т. е. проверяемого экономического субъекта);</w:t>
      </w:r>
    </w:p>
    <w:p w:rsidR="00F1399E" w:rsidRPr="00FF169C" w:rsidRDefault="00F1399E" w:rsidP="00DC4CFD">
      <w:pPr>
        <w:widowControl/>
        <w:numPr>
          <w:ilvl w:val="0"/>
          <w:numId w:val="63"/>
        </w:numPr>
        <w:autoSpaceDE/>
        <w:autoSpaceDN/>
        <w:adjustRightInd/>
        <w:ind w:left="0"/>
      </w:pPr>
      <w:r w:rsidRPr="00FF169C">
        <w:t>аудитор, проводивший проверку и подтверждение финансовой отчетности аудируемого лица.</w:t>
      </w:r>
    </w:p>
    <w:p w:rsidR="00F1399E" w:rsidRPr="00FF169C" w:rsidRDefault="00F1399E"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F1399E" w:rsidRPr="00FF169C" w:rsidRDefault="00F1399E"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F1399E" w:rsidRPr="00FF169C" w:rsidRDefault="00F1399E"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F1399E" w:rsidRPr="00FF169C" w:rsidRDefault="00F1399E"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F1399E" w:rsidRPr="00FF169C" w:rsidRDefault="00F1399E" w:rsidP="00DC4CFD">
      <w:pPr>
        <w:widowControl/>
        <w:numPr>
          <w:ilvl w:val="0"/>
          <w:numId w:val="66"/>
        </w:numPr>
        <w:autoSpaceDE/>
        <w:autoSpaceDN/>
        <w:adjustRightInd/>
        <w:ind w:left="0"/>
        <w:rPr>
          <w:bCs/>
        </w:rPr>
      </w:pPr>
      <w:r w:rsidRPr="00FF169C">
        <w:rPr>
          <w:bCs/>
        </w:rPr>
        <w:t>прямой, федеральный;</w:t>
      </w:r>
    </w:p>
    <w:p w:rsidR="00F1399E" w:rsidRPr="00FF169C" w:rsidRDefault="00F1399E" w:rsidP="00DC4CFD">
      <w:pPr>
        <w:widowControl/>
        <w:numPr>
          <w:ilvl w:val="0"/>
          <w:numId w:val="66"/>
        </w:numPr>
        <w:autoSpaceDE/>
        <w:autoSpaceDN/>
        <w:adjustRightInd/>
        <w:ind w:left="0"/>
        <w:rPr>
          <w:bCs/>
        </w:rPr>
      </w:pPr>
      <w:r w:rsidRPr="00FF169C">
        <w:rPr>
          <w:bCs/>
        </w:rPr>
        <w:t>косвенный, местный;</w:t>
      </w:r>
    </w:p>
    <w:p w:rsidR="00F1399E" w:rsidRPr="00FF169C" w:rsidRDefault="00F1399E" w:rsidP="00DC4CFD">
      <w:pPr>
        <w:widowControl/>
        <w:numPr>
          <w:ilvl w:val="0"/>
          <w:numId w:val="66"/>
        </w:numPr>
        <w:autoSpaceDE/>
        <w:autoSpaceDN/>
        <w:adjustRightInd/>
        <w:ind w:left="0"/>
        <w:rPr>
          <w:bCs/>
        </w:rPr>
      </w:pPr>
      <w:r w:rsidRPr="00FF169C">
        <w:rPr>
          <w:bCs/>
        </w:rPr>
        <w:t>косвенный, региональный;</w:t>
      </w:r>
    </w:p>
    <w:p w:rsidR="00F1399E" w:rsidRPr="00FF169C" w:rsidRDefault="00F1399E" w:rsidP="00DC4CFD">
      <w:pPr>
        <w:widowControl/>
        <w:numPr>
          <w:ilvl w:val="0"/>
          <w:numId w:val="66"/>
        </w:numPr>
        <w:autoSpaceDE/>
        <w:autoSpaceDN/>
        <w:adjustRightInd/>
        <w:ind w:left="0"/>
        <w:rPr>
          <w:bCs/>
        </w:rPr>
      </w:pPr>
      <w:r w:rsidRPr="00FF169C">
        <w:rPr>
          <w:bCs/>
        </w:rPr>
        <w:t>косвенный, федеральный.</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F1399E" w:rsidRPr="00FF169C" w:rsidRDefault="00F1399E" w:rsidP="00DC4CFD">
      <w:pPr>
        <w:widowControl/>
        <w:numPr>
          <w:ilvl w:val="0"/>
          <w:numId w:val="67"/>
        </w:numPr>
        <w:autoSpaceDE/>
        <w:autoSpaceDN/>
        <w:adjustRightInd/>
        <w:ind w:left="0"/>
        <w:jc w:val="both"/>
        <w:rPr>
          <w:bCs/>
        </w:rPr>
      </w:pPr>
      <w:r w:rsidRPr="00FF169C">
        <w:rPr>
          <w:bCs/>
        </w:rPr>
        <w:t>исключительно императивный;</w:t>
      </w:r>
    </w:p>
    <w:p w:rsidR="00F1399E" w:rsidRPr="00FF169C" w:rsidRDefault="00F1399E"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F1399E" w:rsidRPr="00FF169C" w:rsidRDefault="00F1399E"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F1399E" w:rsidRPr="00FF169C" w:rsidRDefault="00F1399E"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F1399E" w:rsidRPr="00FF169C" w:rsidRDefault="00F1399E"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F1399E" w:rsidRPr="00FF169C" w:rsidRDefault="00F1399E"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F1399E" w:rsidRPr="00FF169C" w:rsidRDefault="00F1399E" w:rsidP="00DC4CFD">
      <w:pPr>
        <w:widowControl/>
        <w:numPr>
          <w:ilvl w:val="0"/>
          <w:numId w:val="65"/>
        </w:numPr>
        <w:autoSpaceDE/>
        <w:autoSpaceDN/>
        <w:adjustRightInd/>
        <w:ind w:left="0"/>
        <w:rPr>
          <w:bCs/>
        </w:rPr>
      </w:pPr>
      <w:r w:rsidRPr="00FF169C">
        <w:rPr>
          <w:bCs/>
        </w:rPr>
        <w:t>сумма подлежащая возврату бюджетом;</w:t>
      </w:r>
    </w:p>
    <w:p w:rsidR="00F1399E" w:rsidRPr="00FF169C" w:rsidRDefault="00F1399E" w:rsidP="00DC4CFD">
      <w:pPr>
        <w:widowControl/>
        <w:numPr>
          <w:ilvl w:val="0"/>
          <w:numId w:val="65"/>
        </w:numPr>
        <w:autoSpaceDE/>
        <w:autoSpaceDN/>
        <w:adjustRightInd/>
        <w:ind w:left="0"/>
        <w:rPr>
          <w:bCs/>
        </w:rPr>
      </w:pPr>
      <w:r w:rsidRPr="00FF169C">
        <w:rPr>
          <w:bCs/>
        </w:rPr>
        <w:t>начисленная сумма налога.</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F1399E" w:rsidRPr="00FF169C" w:rsidRDefault="00F1399E" w:rsidP="00DC4CFD">
      <w:pPr>
        <w:widowControl/>
        <w:numPr>
          <w:ilvl w:val="0"/>
          <w:numId w:val="68"/>
        </w:numPr>
        <w:autoSpaceDE/>
        <w:autoSpaceDN/>
        <w:adjustRightInd/>
        <w:ind w:left="0"/>
        <w:rPr>
          <w:bCs/>
        </w:rPr>
      </w:pPr>
      <w:r w:rsidRPr="00FF169C">
        <w:rPr>
          <w:bCs/>
        </w:rPr>
        <w:t xml:space="preserve">налог на прибыль организаций; </w:t>
      </w:r>
    </w:p>
    <w:p w:rsidR="00F1399E" w:rsidRPr="00FF169C" w:rsidRDefault="00F1399E"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F1399E" w:rsidRPr="00FF169C" w:rsidRDefault="00F1399E" w:rsidP="00DC4CFD">
      <w:pPr>
        <w:widowControl/>
        <w:numPr>
          <w:ilvl w:val="0"/>
          <w:numId w:val="68"/>
        </w:numPr>
        <w:autoSpaceDE/>
        <w:autoSpaceDN/>
        <w:adjustRightInd/>
        <w:ind w:left="0"/>
        <w:rPr>
          <w:bCs/>
        </w:rPr>
      </w:pPr>
      <w:r w:rsidRPr="00FF169C">
        <w:rPr>
          <w:bCs/>
        </w:rPr>
        <w:t xml:space="preserve">НДФЛ; </w:t>
      </w:r>
    </w:p>
    <w:p w:rsidR="00F1399E" w:rsidRPr="00FF169C" w:rsidRDefault="00F1399E" w:rsidP="00DC4CFD">
      <w:pPr>
        <w:widowControl/>
        <w:numPr>
          <w:ilvl w:val="0"/>
          <w:numId w:val="68"/>
        </w:numPr>
        <w:autoSpaceDE/>
        <w:autoSpaceDN/>
        <w:adjustRightInd/>
        <w:ind w:left="0"/>
        <w:rPr>
          <w:bCs/>
        </w:rPr>
      </w:pPr>
      <w:r w:rsidRPr="00FF169C">
        <w:rPr>
          <w:bCs/>
        </w:rPr>
        <w:t>НДС;</w:t>
      </w:r>
    </w:p>
    <w:p w:rsidR="00F1399E" w:rsidRPr="00FF169C" w:rsidRDefault="00F1399E" w:rsidP="00DC4CFD">
      <w:pPr>
        <w:widowControl/>
        <w:numPr>
          <w:ilvl w:val="0"/>
          <w:numId w:val="68"/>
        </w:numPr>
        <w:autoSpaceDE/>
        <w:autoSpaceDN/>
        <w:adjustRightInd/>
        <w:ind w:left="0"/>
        <w:rPr>
          <w:bCs/>
        </w:rPr>
      </w:pPr>
      <w:r w:rsidRPr="00FF169C">
        <w:rPr>
          <w:bCs/>
        </w:rPr>
        <w:t>нет правильного ответа.</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F1399E" w:rsidRPr="00FF169C" w:rsidRDefault="00F1399E" w:rsidP="00DC4CFD">
      <w:pPr>
        <w:tabs>
          <w:tab w:val="left" w:pos="1605"/>
        </w:tabs>
        <w:rPr>
          <w:bCs/>
        </w:rPr>
      </w:pPr>
      <w:r w:rsidRPr="00FF169C">
        <w:rPr>
          <w:bCs/>
        </w:rPr>
        <w:tab/>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F1399E" w:rsidRPr="00FF169C" w:rsidRDefault="00F1399E" w:rsidP="00DC4CFD">
      <w:pPr>
        <w:widowControl/>
        <w:numPr>
          <w:ilvl w:val="0"/>
          <w:numId w:val="35"/>
        </w:numPr>
        <w:autoSpaceDE/>
        <w:autoSpaceDN/>
        <w:adjustRightInd/>
        <w:ind w:left="0"/>
        <w:jc w:val="both"/>
        <w:rPr>
          <w:b/>
          <w:bCs/>
        </w:rPr>
      </w:pPr>
      <w:r w:rsidRPr="00FF169C">
        <w:rPr>
          <w:b/>
          <w:bCs/>
        </w:rPr>
        <w:t>Налоговый агент – это:</w:t>
      </w:r>
    </w:p>
    <w:p w:rsidR="00F1399E" w:rsidRPr="00FF169C" w:rsidRDefault="00F1399E" w:rsidP="00DC4CFD">
      <w:pPr>
        <w:widowControl/>
        <w:numPr>
          <w:ilvl w:val="0"/>
          <w:numId w:val="64"/>
        </w:numPr>
        <w:autoSpaceDE/>
        <w:autoSpaceDN/>
        <w:adjustRightInd/>
        <w:ind w:left="0"/>
        <w:rPr>
          <w:bCs/>
        </w:rPr>
      </w:pPr>
      <w:r w:rsidRPr="00FF169C">
        <w:rPr>
          <w:bCs/>
        </w:rPr>
        <w:t xml:space="preserve"> сотрудник налогового органа;</w:t>
      </w:r>
    </w:p>
    <w:p w:rsidR="00F1399E" w:rsidRPr="00FF169C" w:rsidRDefault="00F1399E"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F1399E" w:rsidRPr="00FF169C" w:rsidRDefault="00F1399E"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F1399E" w:rsidRPr="00FF169C" w:rsidRDefault="00F1399E"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F1399E" w:rsidRPr="00FF169C" w:rsidRDefault="00F1399E"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F1399E" w:rsidRPr="00FF169C" w:rsidRDefault="00F1399E" w:rsidP="00DC4CFD">
      <w:pPr>
        <w:widowControl/>
        <w:numPr>
          <w:ilvl w:val="0"/>
          <w:numId w:val="35"/>
        </w:numPr>
        <w:autoSpaceDE/>
        <w:autoSpaceDN/>
        <w:adjustRightInd/>
        <w:ind w:left="0"/>
        <w:jc w:val="both"/>
        <w:rPr>
          <w:b/>
          <w:bCs/>
        </w:rPr>
      </w:pPr>
      <w:r w:rsidRPr="00FF169C">
        <w:rPr>
          <w:b/>
          <w:bCs/>
        </w:rPr>
        <w:t>Профицит бюджета – это:</w:t>
      </w:r>
    </w:p>
    <w:p w:rsidR="00F1399E" w:rsidRPr="00FF169C" w:rsidRDefault="00F1399E" w:rsidP="00DC4CFD">
      <w:pPr>
        <w:widowControl/>
        <w:numPr>
          <w:ilvl w:val="0"/>
          <w:numId w:val="54"/>
        </w:numPr>
        <w:autoSpaceDE/>
        <w:autoSpaceDN/>
        <w:adjustRightInd/>
        <w:ind w:left="0"/>
      </w:pPr>
      <w:r w:rsidRPr="00FF169C">
        <w:t>превышение доходов бюджета над его расходами;</w:t>
      </w:r>
    </w:p>
    <w:p w:rsidR="00F1399E" w:rsidRPr="00FF169C" w:rsidRDefault="00F1399E" w:rsidP="00DC4CFD">
      <w:pPr>
        <w:widowControl/>
        <w:numPr>
          <w:ilvl w:val="0"/>
          <w:numId w:val="54"/>
        </w:numPr>
        <w:autoSpaceDE/>
        <w:autoSpaceDN/>
        <w:adjustRightInd/>
        <w:ind w:left="0"/>
      </w:pPr>
      <w:r w:rsidRPr="00FF169C">
        <w:t>превышение расходов бюджета над его доходами;</w:t>
      </w:r>
    </w:p>
    <w:p w:rsidR="00F1399E" w:rsidRPr="00FF169C" w:rsidRDefault="00F1399E" w:rsidP="00DC4CFD">
      <w:pPr>
        <w:widowControl/>
        <w:numPr>
          <w:ilvl w:val="0"/>
          <w:numId w:val="54"/>
        </w:numPr>
        <w:autoSpaceDE/>
        <w:autoSpaceDN/>
        <w:adjustRightInd/>
        <w:ind w:left="0"/>
        <w:rPr>
          <w:b/>
        </w:rPr>
      </w:pPr>
      <w:r w:rsidRPr="00FF169C">
        <w:t>равенство расходов и доходов бюджета.</w:t>
      </w:r>
    </w:p>
    <w:p w:rsidR="00F1399E" w:rsidRPr="00FF169C" w:rsidRDefault="00F1399E"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F1399E" w:rsidRPr="00FF169C" w:rsidRDefault="00F1399E" w:rsidP="00DC4CFD">
      <w:pPr>
        <w:widowControl/>
        <w:numPr>
          <w:ilvl w:val="0"/>
          <w:numId w:val="55"/>
        </w:numPr>
        <w:autoSpaceDE/>
        <w:autoSpaceDN/>
        <w:adjustRightInd/>
        <w:ind w:left="0"/>
      </w:pPr>
      <w:r w:rsidRPr="00FF169C">
        <w:t>Правительство РФ;</w:t>
      </w:r>
    </w:p>
    <w:p w:rsidR="00F1399E" w:rsidRPr="00FF169C" w:rsidRDefault="00F1399E" w:rsidP="00DC4CFD">
      <w:pPr>
        <w:widowControl/>
        <w:numPr>
          <w:ilvl w:val="0"/>
          <w:numId w:val="55"/>
        </w:numPr>
        <w:autoSpaceDE/>
        <w:autoSpaceDN/>
        <w:adjustRightInd/>
        <w:ind w:left="0"/>
      </w:pPr>
      <w:r w:rsidRPr="00FF169C">
        <w:t>Федеральное казначейство;</w:t>
      </w:r>
    </w:p>
    <w:p w:rsidR="00F1399E" w:rsidRPr="00FF169C" w:rsidRDefault="00F1399E" w:rsidP="00DC4CFD">
      <w:pPr>
        <w:widowControl/>
        <w:numPr>
          <w:ilvl w:val="0"/>
          <w:numId w:val="55"/>
        </w:numPr>
        <w:autoSpaceDE/>
        <w:autoSpaceDN/>
        <w:adjustRightInd/>
        <w:ind w:left="0"/>
      </w:pPr>
      <w:r w:rsidRPr="00FF169C">
        <w:t>Банк России;</w:t>
      </w:r>
    </w:p>
    <w:p w:rsidR="00F1399E" w:rsidRPr="00FF169C" w:rsidRDefault="00F1399E" w:rsidP="00DC4CFD">
      <w:pPr>
        <w:widowControl/>
        <w:numPr>
          <w:ilvl w:val="0"/>
          <w:numId w:val="55"/>
        </w:numPr>
        <w:autoSpaceDE/>
        <w:autoSpaceDN/>
        <w:adjustRightInd/>
        <w:ind w:left="0"/>
      </w:pPr>
      <w:r w:rsidRPr="00FF169C">
        <w:t>Министерство финансов РФ.</w:t>
      </w:r>
    </w:p>
    <w:p w:rsidR="00F1399E" w:rsidRPr="00FF169C" w:rsidRDefault="00F1399E"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F1399E" w:rsidRPr="00FF169C" w:rsidRDefault="00F1399E" w:rsidP="00DC4CFD">
      <w:pPr>
        <w:widowControl/>
        <w:numPr>
          <w:ilvl w:val="0"/>
          <w:numId w:val="56"/>
        </w:numPr>
        <w:autoSpaceDE/>
        <w:autoSpaceDN/>
        <w:adjustRightInd/>
        <w:ind w:left="0"/>
      </w:pPr>
      <w:r w:rsidRPr="00FF169C">
        <w:t>за деятельностью страховых организаций;</w:t>
      </w:r>
    </w:p>
    <w:p w:rsidR="00F1399E" w:rsidRPr="00FF169C" w:rsidRDefault="00F1399E" w:rsidP="00DC4CFD">
      <w:pPr>
        <w:widowControl/>
        <w:numPr>
          <w:ilvl w:val="0"/>
          <w:numId w:val="56"/>
        </w:numPr>
        <w:autoSpaceDE/>
        <w:autoSpaceDN/>
        <w:adjustRightInd/>
        <w:ind w:left="0"/>
      </w:pPr>
      <w:r w:rsidRPr="00FF169C">
        <w:t>за деятельностью аудиторских организаций;</w:t>
      </w:r>
    </w:p>
    <w:p w:rsidR="00F1399E" w:rsidRPr="00FF169C" w:rsidRDefault="00F1399E" w:rsidP="00DC4CFD">
      <w:pPr>
        <w:widowControl/>
        <w:numPr>
          <w:ilvl w:val="0"/>
          <w:numId w:val="56"/>
        </w:numPr>
        <w:autoSpaceDE/>
        <w:autoSpaceDN/>
        <w:adjustRightInd/>
        <w:ind w:left="0"/>
      </w:pPr>
      <w:r w:rsidRPr="00FF169C">
        <w:t>за деятельностью кредитных организаций;</w:t>
      </w:r>
    </w:p>
    <w:p w:rsidR="00F1399E" w:rsidRPr="00FF169C" w:rsidRDefault="00F1399E" w:rsidP="00DC4CFD">
      <w:pPr>
        <w:widowControl/>
        <w:numPr>
          <w:ilvl w:val="0"/>
          <w:numId w:val="56"/>
        </w:numPr>
        <w:autoSpaceDE/>
        <w:autoSpaceDN/>
        <w:adjustRightInd/>
        <w:ind w:left="0"/>
      </w:pPr>
      <w:r w:rsidRPr="00FF169C">
        <w:t>за рынком ценных бумаг;</w:t>
      </w:r>
    </w:p>
    <w:p w:rsidR="00F1399E" w:rsidRPr="00FF169C" w:rsidRDefault="00F1399E" w:rsidP="00DC4CFD">
      <w:pPr>
        <w:widowControl/>
        <w:numPr>
          <w:ilvl w:val="0"/>
          <w:numId w:val="56"/>
        </w:numPr>
        <w:autoSpaceDE/>
        <w:autoSpaceDN/>
        <w:adjustRightInd/>
        <w:ind w:left="0"/>
      </w:pPr>
      <w:r w:rsidRPr="00FF169C">
        <w:t>государственного и муниципального кредита.</w:t>
      </w:r>
    </w:p>
    <w:p w:rsidR="00F1399E" w:rsidRPr="00FF169C" w:rsidRDefault="00F1399E"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F1399E" w:rsidRPr="00FF169C" w:rsidRDefault="00F1399E" w:rsidP="00DC4CFD">
      <w:pPr>
        <w:widowControl/>
        <w:numPr>
          <w:ilvl w:val="0"/>
          <w:numId w:val="57"/>
        </w:numPr>
        <w:autoSpaceDE/>
        <w:autoSpaceDN/>
        <w:adjustRightInd/>
        <w:ind w:left="0"/>
      </w:pPr>
      <w:r w:rsidRPr="00FF169C">
        <w:t>с 1 января по 31 декабря;</w:t>
      </w:r>
    </w:p>
    <w:p w:rsidR="00F1399E" w:rsidRPr="00FF169C" w:rsidRDefault="00F1399E" w:rsidP="00DC4CFD">
      <w:pPr>
        <w:widowControl/>
        <w:numPr>
          <w:ilvl w:val="0"/>
          <w:numId w:val="57"/>
        </w:numPr>
        <w:autoSpaceDE/>
        <w:autoSpaceDN/>
        <w:adjustRightInd/>
        <w:ind w:left="0"/>
      </w:pPr>
      <w:r w:rsidRPr="00FF169C">
        <w:t>с 1 апреля по 31 марта;</w:t>
      </w:r>
    </w:p>
    <w:p w:rsidR="00F1399E" w:rsidRPr="00FF169C" w:rsidRDefault="00F1399E" w:rsidP="00DC4CFD">
      <w:pPr>
        <w:widowControl/>
        <w:numPr>
          <w:ilvl w:val="0"/>
          <w:numId w:val="57"/>
        </w:numPr>
        <w:autoSpaceDE/>
        <w:autoSpaceDN/>
        <w:adjustRightInd/>
        <w:ind w:left="0"/>
      </w:pPr>
      <w:r w:rsidRPr="00FF169C">
        <w:t>как календарный год.</w:t>
      </w:r>
    </w:p>
    <w:p w:rsidR="00F1399E" w:rsidRPr="00FF169C" w:rsidRDefault="00F1399E"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F1399E" w:rsidRPr="00FF169C" w:rsidRDefault="00F1399E"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F1399E" w:rsidRPr="00FF169C" w:rsidRDefault="00F1399E" w:rsidP="00DC4CFD">
      <w:pPr>
        <w:widowControl/>
        <w:numPr>
          <w:ilvl w:val="0"/>
          <w:numId w:val="58"/>
        </w:numPr>
        <w:autoSpaceDE/>
        <w:autoSpaceDN/>
        <w:adjustRightInd/>
        <w:ind w:left="0"/>
      </w:pPr>
      <w:r w:rsidRPr="00FF169C">
        <w:t>с момента их зачисления на единый счет этого бюджета;</w:t>
      </w:r>
    </w:p>
    <w:p w:rsidR="00F1399E" w:rsidRPr="00FF169C" w:rsidRDefault="00F1399E"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F1399E" w:rsidRPr="00FF169C" w:rsidRDefault="00F1399E"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F1399E" w:rsidRPr="00FF169C" w:rsidRDefault="00F1399E"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F1399E" w:rsidRPr="00FF169C" w:rsidRDefault="00F1399E" w:rsidP="00DC4CFD">
      <w:pPr>
        <w:widowControl/>
        <w:numPr>
          <w:ilvl w:val="0"/>
          <w:numId w:val="59"/>
        </w:numPr>
        <w:autoSpaceDE/>
        <w:autoSpaceDN/>
        <w:adjustRightInd/>
        <w:ind w:left="0"/>
      </w:pPr>
      <w:r w:rsidRPr="00FF169C">
        <w:t>доходы и расходы бюджетной системы РФ;</w:t>
      </w:r>
    </w:p>
    <w:p w:rsidR="00F1399E" w:rsidRPr="00FF169C" w:rsidRDefault="00F1399E"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F1399E" w:rsidRPr="00FF169C" w:rsidRDefault="00F1399E" w:rsidP="00DC4CFD">
      <w:pPr>
        <w:widowControl/>
        <w:numPr>
          <w:ilvl w:val="0"/>
          <w:numId w:val="59"/>
        </w:numPr>
        <w:autoSpaceDE/>
        <w:autoSpaceDN/>
        <w:adjustRightInd/>
        <w:ind w:left="0"/>
      </w:pPr>
      <w:r w:rsidRPr="00FF169C">
        <w:t>консолидированный бюджет.</w:t>
      </w:r>
    </w:p>
    <w:p w:rsidR="00F1399E" w:rsidRPr="00FF169C" w:rsidRDefault="00F1399E"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F1399E" w:rsidRPr="00FF169C" w:rsidRDefault="00F1399E" w:rsidP="00DC4CFD">
      <w:pPr>
        <w:widowControl/>
        <w:numPr>
          <w:ilvl w:val="0"/>
          <w:numId w:val="60"/>
        </w:numPr>
        <w:autoSpaceDE/>
        <w:autoSpaceDN/>
        <w:adjustRightInd/>
        <w:ind w:left="0"/>
      </w:pPr>
      <w:r w:rsidRPr="00FF169C">
        <w:t>бюджет городского поселения;</w:t>
      </w:r>
    </w:p>
    <w:p w:rsidR="00F1399E" w:rsidRPr="00FF169C" w:rsidRDefault="00F1399E" w:rsidP="00DC4CFD">
      <w:pPr>
        <w:widowControl/>
        <w:numPr>
          <w:ilvl w:val="0"/>
          <w:numId w:val="60"/>
        </w:numPr>
        <w:autoSpaceDE/>
        <w:autoSpaceDN/>
        <w:adjustRightInd/>
        <w:ind w:left="0"/>
      </w:pPr>
      <w:r w:rsidRPr="00FF169C">
        <w:t>бюджет сельского поселения;</w:t>
      </w:r>
    </w:p>
    <w:p w:rsidR="00F1399E" w:rsidRPr="00FF169C" w:rsidRDefault="00F1399E" w:rsidP="00DC4CFD">
      <w:pPr>
        <w:widowControl/>
        <w:numPr>
          <w:ilvl w:val="0"/>
          <w:numId w:val="60"/>
        </w:numPr>
        <w:autoSpaceDE/>
        <w:autoSpaceDN/>
        <w:adjustRightInd/>
        <w:ind w:left="0"/>
      </w:pPr>
      <w:r w:rsidRPr="00FF169C">
        <w:t>областной бюджет;</w:t>
      </w:r>
    </w:p>
    <w:p w:rsidR="00F1399E" w:rsidRPr="00FF169C" w:rsidRDefault="00F1399E" w:rsidP="00DC4CFD">
      <w:pPr>
        <w:widowControl/>
        <w:numPr>
          <w:ilvl w:val="0"/>
          <w:numId w:val="60"/>
        </w:numPr>
        <w:autoSpaceDE/>
        <w:autoSpaceDN/>
        <w:adjustRightInd/>
        <w:ind w:left="0"/>
      </w:pPr>
      <w:r w:rsidRPr="00FF169C">
        <w:t>бюджет муниципального района.</w:t>
      </w:r>
    </w:p>
    <w:p w:rsidR="00F1399E" w:rsidRPr="00FF169C" w:rsidRDefault="00F1399E" w:rsidP="00DC4CFD">
      <w:pPr>
        <w:widowControl/>
        <w:numPr>
          <w:ilvl w:val="0"/>
          <w:numId w:val="35"/>
        </w:numPr>
        <w:autoSpaceDE/>
        <w:autoSpaceDN/>
        <w:adjustRightInd/>
        <w:ind w:left="0"/>
        <w:jc w:val="both"/>
        <w:rPr>
          <w:b/>
          <w:bCs/>
        </w:rPr>
      </w:pPr>
      <w:r w:rsidRPr="00FF169C">
        <w:rPr>
          <w:b/>
          <w:bCs/>
        </w:rPr>
        <w:t>Форма финансовой помощи, предоставленной бюджетом одного уровня другому набезвозмездной и безвозвратной основах без установления направлений  и (или) условий ее использования  (для покрытия текущих расходов):</w:t>
      </w:r>
    </w:p>
    <w:p w:rsidR="00F1399E" w:rsidRPr="00FF169C" w:rsidRDefault="00F1399E" w:rsidP="00DC4CFD">
      <w:pPr>
        <w:widowControl/>
        <w:numPr>
          <w:ilvl w:val="0"/>
          <w:numId w:val="61"/>
        </w:numPr>
        <w:autoSpaceDE/>
        <w:autoSpaceDN/>
        <w:adjustRightInd/>
        <w:ind w:left="0"/>
      </w:pPr>
      <w:r w:rsidRPr="00FF169C">
        <w:t>субсидия;</w:t>
      </w:r>
    </w:p>
    <w:p w:rsidR="00F1399E" w:rsidRPr="00FF169C" w:rsidRDefault="00F1399E" w:rsidP="00DC4CFD">
      <w:pPr>
        <w:widowControl/>
        <w:numPr>
          <w:ilvl w:val="0"/>
          <w:numId w:val="61"/>
        </w:numPr>
        <w:autoSpaceDE/>
        <w:autoSpaceDN/>
        <w:adjustRightInd/>
        <w:ind w:left="0"/>
      </w:pPr>
      <w:r w:rsidRPr="00FF169C">
        <w:t>субвенция;</w:t>
      </w:r>
    </w:p>
    <w:p w:rsidR="00F1399E" w:rsidRPr="00FF169C" w:rsidRDefault="00F1399E" w:rsidP="00DC4CFD">
      <w:pPr>
        <w:widowControl/>
        <w:numPr>
          <w:ilvl w:val="0"/>
          <w:numId w:val="61"/>
        </w:numPr>
        <w:autoSpaceDE/>
        <w:autoSpaceDN/>
        <w:adjustRightInd/>
        <w:ind w:left="0"/>
      </w:pPr>
      <w:r w:rsidRPr="00FF169C">
        <w:t>дотация;</w:t>
      </w:r>
    </w:p>
    <w:p w:rsidR="00F1399E" w:rsidRDefault="00F1399E" w:rsidP="00DC4CFD">
      <w:pPr>
        <w:widowControl/>
        <w:numPr>
          <w:ilvl w:val="0"/>
          <w:numId w:val="61"/>
        </w:numPr>
        <w:autoSpaceDE/>
        <w:autoSpaceDN/>
        <w:adjustRightInd/>
        <w:ind w:left="0"/>
      </w:pPr>
      <w:r w:rsidRPr="00FF169C">
        <w:t>бюджетный кредит.</w:t>
      </w:r>
    </w:p>
    <w:p w:rsidR="00F1399E" w:rsidRDefault="00F1399E"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F1399E" w:rsidRDefault="00F1399E" w:rsidP="00DC4CFD">
      <w:pPr>
        <w:ind w:left="-284" w:firstLine="284"/>
        <w:rPr>
          <w:color w:val="000000"/>
        </w:rPr>
      </w:pPr>
      <w:r w:rsidRPr="00A434E1">
        <w:rPr>
          <w:color w:val="000000"/>
        </w:rPr>
        <w:t>а.</w:t>
      </w:r>
      <w:r>
        <w:rPr>
          <w:color w:val="000000"/>
        </w:rPr>
        <w:t xml:space="preserve"> в трудовом кодексе РФ</w:t>
      </w:r>
    </w:p>
    <w:p w:rsidR="00F1399E" w:rsidRDefault="00F1399E" w:rsidP="00DC4CFD">
      <w:pPr>
        <w:rPr>
          <w:color w:val="000000"/>
        </w:rPr>
      </w:pPr>
      <w:r>
        <w:rPr>
          <w:color w:val="000000"/>
        </w:rPr>
        <w:t>б. в Конституции РФ</w:t>
      </w:r>
    </w:p>
    <w:p w:rsidR="00F1399E" w:rsidRDefault="00F1399E" w:rsidP="00DC4CFD">
      <w:pPr>
        <w:contextualSpacing/>
        <w:rPr>
          <w:color w:val="000000"/>
        </w:rPr>
      </w:pPr>
      <w:r>
        <w:rPr>
          <w:color w:val="000000"/>
        </w:rPr>
        <w:t>в. в ГК РФ</w:t>
      </w:r>
    </w:p>
    <w:p w:rsidR="00F1399E" w:rsidRDefault="00F1399E" w:rsidP="00DC4CFD">
      <w:pPr>
        <w:contextualSpacing/>
        <w:rPr>
          <w:color w:val="000000"/>
        </w:rPr>
      </w:pPr>
      <w:r>
        <w:rPr>
          <w:color w:val="000000"/>
        </w:rPr>
        <w:t>г. во всех вышеперечисленных актах</w:t>
      </w:r>
    </w:p>
    <w:p w:rsidR="00F1399E" w:rsidRPr="00A434E1" w:rsidRDefault="00F1399E" w:rsidP="00DC4CFD">
      <w:pPr>
        <w:contextualSpacing/>
        <w:rPr>
          <w:b/>
          <w:bCs/>
          <w:color w:val="000000"/>
        </w:rPr>
      </w:pPr>
      <w:r w:rsidRPr="00A434E1">
        <w:rPr>
          <w:b/>
          <w:bCs/>
          <w:color w:val="000000"/>
        </w:rPr>
        <w:t>28.Какие субъекты могут быть участниками полного товарищества?</w:t>
      </w:r>
    </w:p>
    <w:p w:rsidR="00F1399E" w:rsidRDefault="00F1399E" w:rsidP="00DC4CFD">
      <w:pPr>
        <w:pStyle w:val="quiz-cardanswer"/>
        <w:spacing w:before="0" w:beforeAutospacing="0" w:after="0" w:afterAutospacing="0"/>
        <w:contextualSpacing/>
        <w:rPr>
          <w:color w:val="000000"/>
        </w:rPr>
      </w:pPr>
      <w:r>
        <w:rPr>
          <w:color w:val="000000"/>
        </w:rPr>
        <w:t>а. только граждане</w:t>
      </w:r>
    </w:p>
    <w:p w:rsidR="00F1399E" w:rsidRDefault="00F1399E" w:rsidP="00DC4CFD">
      <w:pPr>
        <w:pStyle w:val="quiz-cardanswer"/>
        <w:spacing w:before="0" w:beforeAutospacing="0" w:after="0" w:afterAutospacing="0"/>
        <w:contextualSpacing/>
        <w:rPr>
          <w:color w:val="000000"/>
        </w:rPr>
      </w:pPr>
      <w:r>
        <w:rPr>
          <w:color w:val="000000"/>
        </w:rPr>
        <w:t>б.индивидуальные предприниматели и коммерческие организации</w:t>
      </w:r>
    </w:p>
    <w:p w:rsidR="00F1399E" w:rsidRDefault="00F1399E"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F1399E" w:rsidRPr="00A434E1" w:rsidRDefault="00F1399E"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F1399E" w:rsidRPr="00A434E1" w:rsidRDefault="00F1399E"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F1399E" w:rsidRDefault="00F1399E"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F1399E" w:rsidRDefault="00F1399E"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F1399E" w:rsidRDefault="00F1399E"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F1399E" w:rsidRDefault="00F1399E"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F1399E" w:rsidRPr="00A434E1" w:rsidRDefault="00F1399E"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F1399E" w:rsidRDefault="00F1399E" w:rsidP="00DC4CFD">
      <w:pPr>
        <w:pStyle w:val="quiz-cardanswer"/>
        <w:spacing w:before="0" w:beforeAutospacing="0" w:after="0" w:afterAutospacing="0"/>
        <w:contextualSpacing/>
        <w:rPr>
          <w:color w:val="000000"/>
        </w:rPr>
      </w:pPr>
      <w:r>
        <w:rPr>
          <w:color w:val="000000"/>
        </w:rPr>
        <w:t>а. непубличным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б. 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в. открытым обществом</w:t>
      </w:r>
    </w:p>
    <w:p w:rsidR="00F1399E" w:rsidRDefault="00F1399E" w:rsidP="00D428B4">
      <w:pPr>
        <w:pStyle w:val="quiz-cardanswer"/>
        <w:spacing w:before="0" w:beforeAutospacing="0" w:after="0" w:afterAutospacing="0"/>
        <w:contextualSpacing/>
        <w:rPr>
          <w:color w:val="000000"/>
        </w:rPr>
      </w:pPr>
      <w:r>
        <w:rPr>
          <w:color w:val="000000"/>
        </w:rPr>
        <w:t>г. доступным обществом</w:t>
      </w:r>
    </w:p>
    <w:p w:rsidR="00F1399E" w:rsidRPr="00FF169C" w:rsidRDefault="00F1399E" w:rsidP="00DC4CFD">
      <w:pPr>
        <w:ind w:firstLine="720"/>
        <w:jc w:val="center"/>
        <w:rPr>
          <w:b/>
        </w:rPr>
      </w:pPr>
    </w:p>
    <w:p w:rsidR="00F1399E" w:rsidRPr="00FF169C" w:rsidRDefault="00F1399E" w:rsidP="00DC4CFD">
      <w:pPr>
        <w:ind w:firstLine="720"/>
        <w:jc w:val="center"/>
        <w:rPr>
          <w:b/>
        </w:rPr>
      </w:pPr>
      <w:r>
        <w:rPr>
          <w:b/>
        </w:rPr>
        <w:t>Предпринимательское право</w:t>
      </w:r>
    </w:p>
    <w:p w:rsidR="00F1399E" w:rsidRPr="00FF169C" w:rsidRDefault="00F1399E" w:rsidP="00DC4CFD">
      <w:pPr>
        <w:jc w:val="both"/>
        <w:rPr>
          <w:b/>
        </w:rPr>
      </w:pPr>
      <w:r w:rsidRPr="00FF169C">
        <w:rPr>
          <w:b/>
        </w:rPr>
        <w:t>1.Выделите правильное определение хозяйственного (предпринимательского) права:</w:t>
      </w:r>
    </w:p>
    <w:p w:rsidR="00F1399E" w:rsidRPr="00FF169C" w:rsidRDefault="00F1399E"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F1399E" w:rsidRPr="00FF169C" w:rsidRDefault="00F1399E" w:rsidP="00DC4CFD">
      <w:pPr>
        <w:ind w:firstLine="709"/>
        <w:jc w:val="both"/>
      </w:pPr>
      <w:r w:rsidRPr="00FF169C">
        <w:t>б) - установление прав и обязанностей в силу заключенного договора.</w:t>
      </w:r>
    </w:p>
    <w:p w:rsidR="00F1399E" w:rsidRPr="00FF169C" w:rsidRDefault="00F1399E"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F1399E" w:rsidRPr="00FF169C" w:rsidRDefault="00F1399E" w:rsidP="00DC4CFD">
      <w:pPr>
        <w:jc w:val="both"/>
        <w:rPr>
          <w:b/>
        </w:rPr>
      </w:pPr>
      <w:r w:rsidRPr="00FF169C">
        <w:rPr>
          <w:b/>
        </w:rPr>
        <w:t>2.Методом предпринимательского права не является:</w:t>
      </w:r>
    </w:p>
    <w:p w:rsidR="00F1399E" w:rsidRPr="00FF169C" w:rsidRDefault="00F1399E" w:rsidP="00DC4CFD">
      <w:pPr>
        <w:ind w:firstLine="709"/>
        <w:jc w:val="both"/>
      </w:pPr>
      <w:r w:rsidRPr="00FF169C">
        <w:t>а) метод обязательных предписаний</w:t>
      </w:r>
    </w:p>
    <w:p w:rsidR="00F1399E" w:rsidRPr="00FF169C" w:rsidRDefault="00F1399E" w:rsidP="00DC4CFD">
      <w:pPr>
        <w:ind w:firstLine="709"/>
        <w:jc w:val="both"/>
      </w:pPr>
      <w:r w:rsidRPr="00FF169C">
        <w:t xml:space="preserve">б) метод автономных решений </w:t>
      </w:r>
    </w:p>
    <w:p w:rsidR="00F1399E" w:rsidRPr="00FF169C" w:rsidRDefault="00F1399E" w:rsidP="00DC4CFD">
      <w:pPr>
        <w:ind w:firstLine="709"/>
        <w:jc w:val="both"/>
      </w:pPr>
      <w:r w:rsidRPr="00FF169C">
        <w:t>в) метод рекомендаций</w:t>
      </w:r>
    </w:p>
    <w:p w:rsidR="00F1399E" w:rsidRPr="00FF169C" w:rsidRDefault="00F1399E" w:rsidP="00DC4CFD">
      <w:pPr>
        <w:ind w:firstLine="709"/>
        <w:jc w:val="both"/>
      </w:pPr>
      <w:r w:rsidRPr="00FF169C">
        <w:t xml:space="preserve">г) метод согласований </w:t>
      </w:r>
    </w:p>
    <w:p w:rsidR="00F1399E" w:rsidRPr="00FF169C" w:rsidRDefault="00F1399E" w:rsidP="00DC4CFD">
      <w:pPr>
        <w:jc w:val="both"/>
        <w:rPr>
          <w:b/>
        </w:rPr>
      </w:pPr>
      <w:r w:rsidRPr="00FF169C">
        <w:rPr>
          <w:b/>
        </w:rPr>
        <w:t>3.Отрасли права не разграничиваются:</w:t>
      </w:r>
    </w:p>
    <w:p w:rsidR="00F1399E" w:rsidRPr="00FF169C" w:rsidRDefault="00F1399E" w:rsidP="00DC4CFD">
      <w:pPr>
        <w:jc w:val="both"/>
      </w:pPr>
      <w:r w:rsidRPr="00FF169C">
        <w:tab/>
        <w:t>а) по предмету</w:t>
      </w:r>
    </w:p>
    <w:p w:rsidR="00F1399E" w:rsidRPr="00FF169C" w:rsidRDefault="00F1399E" w:rsidP="00DC4CFD">
      <w:pPr>
        <w:jc w:val="both"/>
      </w:pPr>
      <w:r w:rsidRPr="00FF169C">
        <w:tab/>
        <w:t>б) по юридическому факту</w:t>
      </w:r>
    </w:p>
    <w:p w:rsidR="00F1399E" w:rsidRPr="00FF169C" w:rsidRDefault="00F1399E" w:rsidP="00DC4CFD">
      <w:pPr>
        <w:jc w:val="both"/>
      </w:pPr>
      <w:r w:rsidRPr="00FF169C">
        <w:tab/>
        <w:t>в) по методу</w:t>
      </w:r>
    </w:p>
    <w:p w:rsidR="00F1399E" w:rsidRPr="00FF169C" w:rsidRDefault="00F1399E" w:rsidP="00DC4CFD">
      <w:pPr>
        <w:jc w:val="both"/>
      </w:pPr>
      <w:r w:rsidRPr="00FF169C">
        <w:rPr>
          <w:i/>
        </w:rPr>
        <w:tab/>
      </w:r>
      <w:r w:rsidRPr="00FF169C">
        <w:t>г) по субъектам</w:t>
      </w:r>
    </w:p>
    <w:p w:rsidR="00F1399E" w:rsidRPr="00FF169C" w:rsidRDefault="00F1399E" w:rsidP="00DC4CFD">
      <w:pPr>
        <w:jc w:val="both"/>
        <w:rPr>
          <w:b/>
        </w:rPr>
      </w:pPr>
      <w:r w:rsidRPr="00FF169C">
        <w:rPr>
          <w:b/>
        </w:rPr>
        <w:t>4.К принципу предпринимательского права не относится:</w:t>
      </w:r>
    </w:p>
    <w:p w:rsidR="00F1399E" w:rsidRPr="00FF169C" w:rsidRDefault="00F1399E" w:rsidP="00DC4CFD">
      <w:pPr>
        <w:jc w:val="both"/>
      </w:pPr>
      <w:r w:rsidRPr="00FF169C">
        <w:tab/>
        <w:t>а) принцип единого экономического пространства</w:t>
      </w:r>
    </w:p>
    <w:p w:rsidR="00F1399E" w:rsidRPr="00FF169C" w:rsidRDefault="00F1399E" w:rsidP="00DC4CFD">
      <w:pPr>
        <w:jc w:val="both"/>
      </w:pPr>
      <w:r w:rsidRPr="00FF169C">
        <w:tab/>
        <w:t>б) принцип свободы конкуренции</w:t>
      </w:r>
    </w:p>
    <w:p w:rsidR="00F1399E" w:rsidRPr="00FF169C" w:rsidRDefault="00F1399E" w:rsidP="00DC4CFD">
      <w:pPr>
        <w:jc w:val="both"/>
      </w:pPr>
      <w:r w:rsidRPr="00FF169C">
        <w:tab/>
        <w:t>в) принцип гуманизма</w:t>
      </w:r>
    </w:p>
    <w:p w:rsidR="00F1399E" w:rsidRPr="00FF169C" w:rsidRDefault="00F1399E" w:rsidP="00DC4CFD">
      <w:pPr>
        <w:jc w:val="both"/>
      </w:pPr>
      <w:r w:rsidRPr="00FF169C">
        <w:tab/>
        <w:t>г) принцип государственного регулирования</w:t>
      </w:r>
    </w:p>
    <w:p w:rsidR="00F1399E" w:rsidRPr="00FF169C" w:rsidRDefault="00F1399E" w:rsidP="00DC4CFD">
      <w:pPr>
        <w:jc w:val="both"/>
        <w:rPr>
          <w:b/>
        </w:rPr>
      </w:pPr>
      <w:r w:rsidRPr="00FF169C">
        <w:rPr>
          <w:b/>
        </w:rPr>
        <w:t>5.Основным источником предпринимательского права является:</w:t>
      </w:r>
    </w:p>
    <w:p w:rsidR="00F1399E" w:rsidRPr="00FF169C" w:rsidRDefault="00F1399E" w:rsidP="00DC4CFD">
      <w:pPr>
        <w:jc w:val="both"/>
      </w:pPr>
      <w:r w:rsidRPr="00FF169C">
        <w:tab/>
        <w:t>а) Бюджетный кодекс</w:t>
      </w:r>
    </w:p>
    <w:p w:rsidR="00F1399E" w:rsidRPr="00FF169C" w:rsidRDefault="00F1399E" w:rsidP="00DC4CFD">
      <w:pPr>
        <w:jc w:val="both"/>
      </w:pPr>
      <w:r w:rsidRPr="00FF169C">
        <w:tab/>
        <w:t>б)Налоговый кодекс</w:t>
      </w:r>
    </w:p>
    <w:p w:rsidR="00F1399E" w:rsidRPr="00FF169C" w:rsidRDefault="00F1399E" w:rsidP="00DC4CFD">
      <w:pPr>
        <w:jc w:val="both"/>
      </w:pPr>
      <w:r w:rsidRPr="00FF169C">
        <w:tab/>
        <w:t>в) Гражданский кодекс</w:t>
      </w:r>
    </w:p>
    <w:p w:rsidR="00F1399E" w:rsidRPr="00FF169C" w:rsidRDefault="00F1399E" w:rsidP="00DC4CFD">
      <w:pPr>
        <w:jc w:val="both"/>
      </w:pPr>
      <w:r w:rsidRPr="00FF169C">
        <w:tab/>
        <w:t>г) Уголовный кодекс</w:t>
      </w:r>
    </w:p>
    <w:p w:rsidR="00F1399E" w:rsidRPr="00FF169C" w:rsidRDefault="00F1399E" w:rsidP="00DC4CFD">
      <w:pPr>
        <w:jc w:val="both"/>
        <w:rPr>
          <w:b/>
        </w:rPr>
      </w:pPr>
      <w:r w:rsidRPr="00FF169C">
        <w:rPr>
          <w:b/>
        </w:rPr>
        <w:t>6.Содержание хозяйственного правоотношения составляют:</w:t>
      </w:r>
    </w:p>
    <w:p w:rsidR="00F1399E" w:rsidRPr="00FF169C" w:rsidRDefault="00F1399E" w:rsidP="00DC4CFD">
      <w:pPr>
        <w:jc w:val="both"/>
      </w:pPr>
      <w:r w:rsidRPr="00FF169C">
        <w:tab/>
        <w:t>а) субъекты правоотношения</w:t>
      </w:r>
    </w:p>
    <w:p w:rsidR="00F1399E" w:rsidRPr="00FF169C" w:rsidRDefault="00F1399E" w:rsidP="00DC4CFD">
      <w:pPr>
        <w:jc w:val="both"/>
      </w:pPr>
      <w:r w:rsidRPr="00FF169C">
        <w:tab/>
        <w:t>б) объекты правоотношения</w:t>
      </w:r>
    </w:p>
    <w:p w:rsidR="00F1399E" w:rsidRPr="00FF169C" w:rsidRDefault="00F1399E" w:rsidP="00DC4CFD">
      <w:pPr>
        <w:ind w:firstLine="709"/>
        <w:jc w:val="both"/>
      </w:pPr>
      <w:r w:rsidRPr="00FF169C">
        <w:t>в) права и обязанности участников правоотношений</w:t>
      </w:r>
    </w:p>
    <w:p w:rsidR="00F1399E" w:rsidRPr="00FF169C" w:rsidRDefault="00F1399E" w:rsidP="00DC4CFD">
      <w:pPr>
        <w:jc w:val="both"/>
        <w:rPr>
          <w:b/>
        </w:rPr>
      </w:pPr>
      <w:r w:rsidRPr="00FF169C">
        <w:rPr>
          <w:b/>
        </w:rPr>
        <w:t>7.Закрепленная в Конституции РФ свобода экономической деятельности предполагает:</w:t>
      </w:r>
    </w:p>
    <w:p w:rsidR="00F1399E" w:rsidRPr="00FF169C" w:rsidRDefault="00F1399E" w:rsidP="00DC4CFD">
      <w:pPr>
        <w:pStyle w:val="ListParagraph"/>
        <w:ind w:left="0"/>
        <w:jc w:val="both"/>
      </w:pPr>
      <w:r w:rsidRPr="00FF169C">
        <w:t>а) возможность участвовать в трудовой деятельности</w:t>
      </w:r>
    </w:p>
    <w:p w:rsidR="00F1399E" w:rsidRPr="00FF169C" w:rsidRDefault="00F1399E"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F1399E" w:rsidRPr="00FF169C" w:rsidRDefault="00F1399E"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F1399E" w:rsidRPr="00FF169C" w:rsidRDefault="00F1399E" w:rsidP="00DC4CFD">
      <w:pPr>
        <w:jc w:val="both"/>
        <w:rPr>
          <w:b/>
        </w:rPr>
      </w:pPr>
      <w:r w:rsidRPr="00FF169C">
        <w:rPr>
          <w:b/>
        </w:rPr>
        <w:t>8.Экономическая деятельность является синонимом предпринимательской деятельности:</w:t>
      </w:r>
    </w:p>
    <w:p w:rsidR="00F1399E" w:rsidRPr="00FF169C" w:rsidRDefault="00F1399E" w:rsidP="00DC4CFD">
      <w:pPr>
        <w:jc w:val="both"/>
      </w:pPr>
      <w:r w:rsidRPr="00FF169C">
        <w:tab/>
        <w:t>а) да</w:t>
      </w:r>
    </w:p>
    <w:p w:rsidR="00F1399E" w:rsidRPr="00FF169C" w:rsidRDefault="00F1399E" w:rsidP="00DC4CFD">
      <w:pPr>
        <w:jc w:val="both"/>
      </w:pPr>
      <w:r w:rsidRPr="00FF169C">
        <w:tab/>
        <w:t>б) нет</w:t>
      </w:r>
    </w:p>
    <w:p w:rsidR="00F1399E" w:rsidRPr="00FF169C" w:rsidRDefault="00F1399E" w:rsidP="00DC4CFD">
      <w:pPr>
        <w:jc w:val="both"/>
        <w:rPr>
          <w:b/>
        </w:rPr>
      </w:pPr>
      <w:r w:rsidRPr="00FF169C">
        <w:rPr>
          <w:b/>
        </w:rPr>
        <w:t>9.С  какого момента возникает право гражданина заниматься предпринимательской деятельностью:</w:t>
      </w:r>
    </w:p>
    <w:p w:rsidR="00F1399E" w:rsidRPr="00FF169C" w:rsidRDefault="00F1399E" w:rsidP="00DC4CFD">
      <w:pPr>
        <w:jc w:val="both"/>
      </w:pPr>
      <w:r w:rsidRPr="00FF169C">
        <w:rPr>
          <w:b/>
        </w:rPr>
        <w:tab/>
      </w:r>
      <w:r w:rsidRPr="00FF169C">
        <w:t>а) с момента рождения гражданина</w:t>
      </w:r>
    </w:p>
    <w:p w:rsidR="00F1399E" w:rsidRPr="00FF169C" w:rsidRDefault="00F1399E" w:rsidP="00DC4CFD">
      <w:pPr>
        <w:jc w:val="both"/>
      </w:pPr>
      <w:r w:rsidRPr="00FF169C">
        <w:tab/>
        <w:t>б) с 16 лет</w:t>
      </w:r>
    </w:p>
    <w:p w:rsidR="00F1399E" w:rsidRPr="00FF169C" w:rsidRDefault="00F1399E" w:rsidP="00DC4CFD">
      <w:pPr>
        <w:ind w:firstLine="709"/>
        <w:jc w:val="both"/>
      </w:pPr>
      <w:r w:rsidRPr="00FF169C">
        <w:t>в) с 18 лет</w:t>
      </w:r>
    </w:p>
    <w:p w:rsidR="00F1399E" w:rsidRPr="00FF169C" w:rsidRDefault="00F1399E" w:rsidP="00DC4CFD">
      <w:pPr>
        <w:jc w:val="both"/>
        <w:rPr>
          <w:b/>
        </w:rPr>
      </w:pPr>
      <w:r w:rsidRPr="00FF169C">
        <w:rPr>
          <w:b/>
        </w:rPr>
        <w:t>10. Правовые формы реализации права на осуществление предпринимательской     деятельности – это:</w:t>
      </w:r>
    </w:p>
    <w:p w:rsidR="00F1399E" w:rsidRPr="00FF169C" w:rsidRDefault="00F1399E"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F1399E" w:rsidRPr="00FF169C" w:rsidRDefault="00F1399E"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F1399E" w:rsidRPr="00FF169C" w:rsidRDefault="00F1399E" w:rsidP="00DC4CFD">
      <w:pPr>
        <w:jc w:val="both"/>
      </w:pPr>
      <w:r w:rsidRPr="00FF169C">
        <w:tab/>
        <w:t>в) деятельность коммерческих юридических лиц, по получению прибыли</w:t>
      </w:r>
    </w:p>
    <w:p w:rsidR="00F1399E" w:rsidRPr="00FF169C" w:rsidRDefault="00F1399E" w:rsidP="00DC4CFD">
      <w:pPr>
        <w:jc w:val="both"/>
        <w:rPr>
          <w:b/>
        </w:rPr>
      </w:pPr>
      <w:r w:rsidRPr="00FF169C">
        <w:rPr>
          <w:b/>
        </w:rPr>
        <w:t>11.В каких организационно-правовых формах не создаются коммерческие организации:</w:t>
      </w:r>
    </w:p>
    <w:p w:rsidR="00F1399E" w:rsidRPr="00FF169C" w:rsidRDefault="00F1399E" w:rsidP="00DC4CFD">
      <w:pPr>
        <w:jc w:val="both"/>
      </w:pPr>
      <w:r w:rsidRPr="00FF169C">
        <w:tab/>
        <w:t>а)хозяйственные товарищества</w:t>
      </w:r>
    </w:p>
    <w:p w:rsidR="00F1399E" w:rsidRPr="00FF169C" w:rsidRDefault="00F1399E" w:rsidP="00DC4CFD">
      <w:pPr>
        <w:jc w:val="both"/>
      </w:pPr>
      <w:r w:rsidRPr="00FF169C">
        <w:tab/>
        <w:t>б)хозяйственные общества</w:t>
      </w:r>
    </w:p>
    <w:p w:rsidR="00F1399E" w:rsidRPr="00FF169C" w:rsidRDefault="00F1399E" w:rsidP="00DC4CFD">
      <w:pPr>
        <w:jc w:val="both"/>
      </w:pPr>
      <w:r w:rsidRPr="00FF169C">
        <w:tab/>
        <w:t>в)жилищные кооперативы</w:t>
      </w:r>
    </w:p>
    <w:p w:rsidR="00F1399E" w:rsidRPr="00FF169C" w:rsidRDefault="00F1399E" w:rsidP="00D428B4">
      <w:pPr>
        <w:ind w:firstLine="709"/>
        <w:jc w:val="both"/>
      </w:pPr>
      <w:r>
        <w:t>г)унитарные предприятия</w:t>
      </w:r>
    </w:p>
    <w:p w:rsidR="00F1399E" w:rsidRPr="00FF169C" w:rsidRDefault="00F1399E" w:rsidP="00DC4CFD">
      <w:pPr>
        <w:jc w:val="both"/>
        <w:rPr>
          <w:b/>
        </w:rPr>
      </w:pPr>
      <w:r w:rsidRPr="00FF169C">
        <w:rPr>
          <w:b/>
        </w:rPr>
        <w:t>12. Государственное воздействие на экономику можно определить как:</w:t>
      </w:r>
    </w:p>
    <w:p w:rsidR="00F1399E" w:rsidRPr="00FF169C" w:rsidRDefault="00F1399E" w:rsidP="00DC4CFD">
      <w:pPr>
        <w:ind w:firstLine="709"/>
        <w:jc w:val="both"/>
      </w:pPr>
      <w:r w:rsidRPr="00FF169C">
        <w:t>а) практическую реализацию всех ветвей власти - законодательной, исполнительной и судебной</w:t>
      </w:r>
    </w:p>
    <w:p w:rsidR="00F1399E" w:rsidRPr="00FF169C" w:rsidRDefault="00F1399E"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F1399E" w:rsidRPr="00FF169C" w:rsidRDefault="00F1399E"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F1399E" w:rsidRPr="00FF169C" w:rsidRDefault="00F1399E" w:rsidP="00DC4CFD">
      <w:pPr>
        <w:jc w:val="both"/>
        <w:rPr>
          <w:b/>
        </w:rPr>
      </w:pPr>
      <w:r w:rsidRPr="00FF169C">
        <w:rPr>
          <w:b/>
        </w:rPr>
        <w:t>13.Что не является признаком юридического лица</w:t>
      </w:r>
    </w:p>
    <w:p w:rsidR="00F1399E" w:rsidRPr="00FF169C" w:rsidRDefault="00F1399E"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F1399E" w:rsidRPr="00FF169C" w:rsidRDefault="00F1399E" w:rsidP="00DC4CFD">
      <w:pPr>
        <w:jc w:val="both"/>
      </w:pPr>
      <w:r w:rsidRPr="00FF169C">
        <w:tab/>
        <w:t>б)</w:t>
      </w:r>
      <w:r w:rsidRPr="00FF169C">
        <w:rPr>
          <w:color w:val="000000"/>
          <w:spacing w:val="-4"/>
        </w:rPr>
        <w:t xml:space="preserve"> обладание обособленным имуществом на вещном праве</w:t>
      </w:r>
    </w:p>
    <w:p w:rsidR="00F1399E" w:rsidRPr="00FF169C" w:rsidRDefault="00F1399E" w:rsidP="00DC4CFD">
      <w:pPr>
        <w:jc w:val="both"/>
      </w:pPr>
      <w:r w:rsidRPr="00FF169C">
        <w:tab/>
        <w:t>в) свобода выбора</w:t>
      </w:r>
    </w:p>
    <w:p w:rsidR="00F1399E" w:rsidRPr="00FF169C" w:rsidRDefault="00F1399E"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F1399E" w:rsidRPr="00FF169C" w:rsidRDefault="00F1399E" w:rsidP="00DC4CFD">
      <w:pPr>
        <w:jc w:val="both"/>
        <w:rPr>
          <w:b/>
          <w:color w:val="000000"/>
          <w:spacing w:val="-5"/>
        </w:rPr>
      </w:pPr>
      <w:r w:rsidRPr="00FF169C">
        <w:rPr>
          <w:b/>
          <w:color w:val="000000"/>
          <w:spacing w:val="-5"/>
        </w:rPr>
        <w:t>14.Что  не содержится в  наименование юридического лица:</w:t>
      </w:r>
    </w:p>
    <w:p w:rsidR="00F1399E" w:rsidRPr="00FF169C" w:rsidRDefault="00F1399E" w:rsidP="00DC4CFD">
      <w:pPr>
        <w:jc w:val="both"/>
        <w:rPr>
          <w:color w:val="000000"/>
          <w:spacing w:val="-5"/>
        </w:rPr>
      </w:pPr>
      <w:r w:rsidRPr="00FF169C">
        <w:rPr>
          <w:color w:val="000000"/>
          <w:spacing w:val="-5"/>
        </w:rPr>
        <w:tab/>
        <w:t>а)графическое изображение</w:t>
      </w:r>
    </w:p>
    <w:p w:rsidR="00F1399E" w:rsidRPr="00FF169C" w:rsidRDefault="00F1399E"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F1399E" w:rsidRPr="00FF169C" w:rsidRDefault="00F1399E" w:rsidP="00DC4CFD">
      <w:pPr>
        <w:jc w:val="both"/>
      </w:pPr>
      <w:r w:rsidRPr="00FF169C">
        <w:tab/>
        <w:t>в)характер деятельности юридического лица</w:t>
      </w:r>
    </w:p>
    <w:p w:rsidR="00F1399E" w:rsidRPr="00FF169C" w:rsidRDefault="00F1399E" w:rsidP="00DC4CFD">
      <w:pPr>
        <w:pStyle w:val="10"/>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F1399E" w:rsidRPr="00FF169C" w:rsidRDefault="00F1399E" w:rsidP="00DC4CFD">
      <w:pPr>
        <w:pStyle w:val="10"/>
        <w:jc w:val="both"/>
        <w:rPr>
          <w:sz w:val="24"/>
          <w:szCs w:val="24"/>
        </w:rPr>
      </w:pPr>
      <w:r w:rsidRPr="00FF169C">
        <w:rPr>
          <w:b/>
          <w:sz w:val="24"/>
          <w:szCs w:val="24"/>
        </w:rPr>
        <w:tab/>
      </w:r>
      <w:r w:rsidRPr="00FF169C">
        <w:rPr>
          <w:sz w:val="24"/>
          <w:szCs w:val="24"/>
        </w:rPr>
        <w:t>а)две категории</w:t>
      </w:r>
    </w:p>
    <w:p w:rsidR="00F1399E" w:rsidRPr="00FF169C" w:rsidRDefault="00F1399E" w:rsidP="00DC4CFD">
      <w:pPr>
        <w:pStyle w:val="10"/>
        <w:jc w:val="both"/>
        <w:rPr>
          <w:sz w:val="24"/>
          <w:szCs w:val="24"/>
        </w:rPr>
      </w:pPr>
      <w:r w:rsidRPr="00FF169C">
        <w:rPr>
          <w:sz w:val="24"/>
          <w:szCs w:val="24"/>
        </w:rPr>
        <w:tab/>
        <w:t>б)три категории</w:t>
      </w:r>
    </w:p>
    <w:p w:rsidR="00F1399E" w:rsidRPr="00FF169C" w:rsidRDefault="00F1399E" w:rsidP="00DC4CFD">
      <w:pPr>
        <w:pStyle w:val="10"/>
        <w:jc w:val="both"/>
        <w:rPr>
          <w:sz w:val="24"/>
          <w:szCs w:val="24"/>
        </w:rPr>
      </w:pPr>
      <w:r w:rsidRPr="00FF169C">
        <w:rPr>
          <w:sz w:val="24"/>
          <w:szCs w:val="24"/>
        </w:rPr>
        <w:tab/>
        <w:t>в)не подразделяются на категории</w:t>
      </w:r>
    </w:p>
    <w:p w:rsidR="00F1399E" w:rsidRPr="00FF169C" w:rsidRDefault="00F1399E" w:rsidP="00DC4CFD">
      <w:pPr>
        <w:jc w:val="both"/>
        <w:rPr>
          <w:b/>
        </w:rPr>
      </w:pPr>
      <w:r w:rsidRPr="00FF169C">
        <w:rPr>
          <w:b/>
        </w:rPr>
        <w:t>16.Какой из элементов не охватывается понятием правосубъектности юридического лица:</w:t>
      </w:r>
    </w:p>
    <w:p w:rsidR="00F1399E" w:rsidRPr="00FF169C" w:rsidRDefault="00F1399E" w:rsidP="00DC4CFD">
      <w:pPr>
        <w:jc w:val="both"/>
      </w:pPr>
      <w:r w:rsidRPr="00FF169C">
        <w:tab/>
        <w:t>а)правоспособность</w:t>
      </w:r>
    </w:p>
    <w:p w:rsidR="00F1399E" w:rsidRPr="00FF169C" w:rsidRDefault="00F1399E" w:rsidP="00DC4CFD">
      <w:pPr>
        <w:jc w:val="both"/>
      </w:pPr>
      <w:r w:rsidRPr="00FF169C">
        <w:tab/>
        <w:t>б)дееспособность</w:t>
      </w:r>
    </w:p>
    <w:p w:rsidR="00F1399E" w:rsidRPr="00FF169C" w:rsidRDefault="00F1399E" w:rsidP="00DC4CFD">
      <w:pPr>
        <w:jc w:val="both"/>
      </w:pPr>
      <w:r w:rsidRPr="00FF169C">
        <w:tab/>
        <w:t>в)деликтоспособность</w:t>
      </w:r>
    </w:p>
    <w:p w:rsidR="00F1399E" w:rsidRPr="00FF169C" w:rsidRDefault="00F1399E" w:rsidP="00DC4CFD">
      <w:pPr>
        <w:jc w:val="both"/>
        <w:rPr>
          <w:b/>
        </w:rPr>
      </w:pPr>
      <w:r w:rsidRPr="00FF169C">
        <w:rPr>
          <w:b/>
        </w:rPr>
        <w:t>17.Какой порядок образования юридического лица предусматривает Гражданский кодекс:</w:t>
      </w:r>
    </w:p>
    <w:p w:rsidR="00F1399E" w:rsidRPr="00FF169C" w:rsidRDefault="00F1399E" w:rsidP="00DC4CFD">
      <w:pPr>
        <w:jc w:val="both"/>
      </w:pPr>
      <w:r w:rsidRPr="00FF169C">
        <w:tab/>
        <w:t>а)нормативный</w:t>
      </w:r>
    </w:p>
    <w:p w:rsidR="00F1399E" w:rsidRPr="00FF169C" w:rsidRDefault="00F1399E" w:rsidP="00DC4CFD">
      <w:pPr>
        <w:jc w:val="both"/>
      </w:pPr>
      <w:r w:rsidRPr="00FF169C">
        <w:tab/>
        <w:t>б)заочный</w:t>
      </w:r>
    </w:p>
    <w:p w:rsidR="00F1399E" w:rsidRPr="00FF169C" w:rsidRDefault="00F1399E" w:rsidP="00DC4CFD">
      <w:pPr>
        <w:jc w:val="both"/>
      </w:pPr>
      <w:r w:rsidRPr="00FF169C">
        <w:tab/>
        <w:t>в)нормативно-явочный</w:t>
      </w:r>
    </w:p>
    <w:p w:rsidR="00F1399E" w:rsidRPr="00FF169C" w:rsidRDefault="00F1399E" w:rsidP="00DC4CFD">
      <w:pPr>
        <w:jc w:val="both"/>
        <w:rPr>
          <w:b/>
        </w:rPr>
      </w:pPr>
      <w:r w:rsidRPr="00FF169C">
        <w:rPr>
          <w:b/>
        </w:rPr>
        <w:t>18. Может ли юридическое лицо действовать не на основании устава:</w:t>
      </w:r>
    </w:p>
    <w:p w:rsidR="00F1399E" w:rsidRPr="00FF169C" w:rsidRDefault="00F1399E" w:rsidP="00DC4CFD">
      <w:pPr>
        <w:jc w:val="both"/>
      </w:pPr>
      <w:r w:rsidRPr="00FF169C">
        <w:tab/>
        <w:t>а)да</w:t>
      </w:r>
    </w:p>
    <w:p w:rsidR="00F1399E" w:rsidRPr="00FF169C" w:rsidRDefault="00F1399E" w:rsidP="00DC4CFD">
      <w:pPr>
        <w:jc w:val="both"/>
      </w:pPr>
      <w:r w:rsidRPr="00FF169C">
        <w:tab/>
        <w:t>б)нет</w:t>
      </w:r>
    </w:p>
    <w:p w:rsidR="00F1399E" w:rsidRPr="00FF169C" w:rsidRDefault="00F1399E" w:rsidP="00DC4CFD">
      <w:pPr>
        <w:jc w:val="both"/>
      </w:pPr>
      <w:r w:rsidRPr="00FF169C">
        <w:tab/>
        <w:t>в) да, это зависит от вида юридического лица</w:t>
      </w:r>
    </w:p>
    <w:p w:rsidR="00F1399E" w:rsidRPr="00FF169C" w:rsidRDefault="00F1399E" w:rsidP="00DC4CFD">
      <w:pPr>
        <w:jc w:val="both"/>
        <w:rPr>
          <w:b/>
        </w:rPr>
      </w:pPr>
      <w:r w:rsidRPr="00FF169C">
        <w:rPr>
          <w:b/>
        </w:rPr>
        <w:t>19.Какого вида реорганизации не существует:</w:t>
      </w:r>
    </w:p>
    <w:p w:rsidR="00F1399E" w:rsidRPr="00FF169C" w:rsidRDefault="00F1399E" w:rsidP="00DC4CFD">
      <w:pPr>
        <w:jc w:val="both"/>
      </w:pPr>
      <w:r w:rsidRPr="00FF169C">
        <w:tab/>
        <w:t>а)слияние</w:t>
      </w:r>
    </w:p>
    <w:p w:rsidR="00F1399E" w:rsidRPr="00FF169C" w:rsidRDefault="00F1399E" w:rsidP="00DC4CFD">
      <w:pPr>
        <w:jc w:val="both"/>
      </w:pPr>
      <w:r w:rsidRPr="00FF169C">
        <w:tab/>
        <w:t>б)разделение</w:t>
      </w:r>
    </w:p>
    <w:p w:rsidR="00F1399E" w:rsidRPr="00FF169C" w:rsidRDefault="00F1399E" w:rsidP="00DC4CFD">
      <w:pPr>
        <w:jc w:val="both"/>
      </w:pPr>
      <w:r w:rsidRPr="00FF169C">
        <w:tab/>
        <w:t>в) отграничение</w:t>
      </w:r>
    </w:p>
    <w:p w:rsidR="00F1399E" w:rsidRPr="00FF169C" w:rsidRDefault="00F1399E" w:rsidP="00DC4CFD">
      <w:pPr>
        <w:jc w:val="both"/>
      </w:pPr>
      <w:r w:rsidRPr="00FF169C">
        <w:tab/>
        <w:t>г)преобразование</w:t>
      </w:r>
    </w:p>
    <w:p w:rsidR="00F1399E" w:rsidRPr="00FF169C" w:rsidRDefault="00F1399E" w:rsidP="00DC4CFD">
      <w:pPr>
        <w:jc w:val="both"/>
        <w:rPr>
          <w:b/>
        </w:rPr>
      </w:pPr>
      <w:r w:rsidRPr="00FF169C">
        <w:rPr>
          <w:b/>
        </w:rPr>
        <w:t>20.Банкротство означает:</w:t>
      </w:r>
    </w:p>
    <w:p w:rsidR="00F1399E" w:rsidRPr="00FF169C" w:rsidRDefault="00F1399E" w:rsidP="00DC4CFD">
      <w:pPr>
        <w:pStyle w:val="10"/>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F1399E" w:rsidRPr="00FF169C" w:rsidRDefault="00F1399E"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F1399E" w:rsidRPr="00FF169C" w:rsidRDefault="00F1399E" w:rsidP="00DC4CFD">
      <w:pPr>
        <w:jc w:val="both"/>
        <w:rPr>
          <w:b/>
        </w:rPr>
      </w:pPr>
    </w:p>
    <w:p w:rsidR="00F1399E" w:rsidRPr="00D428B4" w:rsidRDefault="00F1399E" w:rsidP="00D428B4">
      <w:pPr>
        <w:rPr>
          <w:b/>
          <w:i/>
        </w:rPr>
      </w:pPr>
      <w:r>
        <w:rPr>
          <w:b/>
          <w:i/>
        </w:rPr>
        <w:t xml:space="preserve">Примерный список вопросов </w:t>
      </w:r>
    </w:p>
    <w:p w:rsidR="00F1399E" w:rsidRPr="00F40AC6" w:rsidRDefault="00F1399E"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казначейство,Федеральная служба по финансовым рынкам) в системе органов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F1399E" w:rsidRPr="00FF169C" w:rsidRDefault="00F1399E"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F1399E" w:rsidRPr="00FF169C" w:rsidRDefault="00F1399E" w:rsidP="00DC4CFD">
      <w:pPr>
        <w:jc w:val="both"/>
        <w:rPr>
          <w:b/>
        </w:rPr>
      </w:pPr>
    </w:p>
    <w:p w:rsidR="00F1399E" w:rsidRPr="00FF169C" w:rsidRDefault="00F1399E" w:rsidP="00DC4CFD">
      <w:pPr>
        <w:jc w:val="both"/>
        <w:rPr>
          <w:b/>
        </w:rPr>
      </w:pPr>
      <w:r>
        <w:rPr>
          <w:b/>
        </w:rPr>
        <w:t>Предпринимательское право</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F1399E" w:rsidRPr="00FF169C" w:rsidRDefault="00F1399E"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F1399E" w:rsidRPr="00FF169C" w:rsidRDefault="00F1399E"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F1399E" w:rsidRPr="00FF169C" w:rsidRDefault="00F1399E"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F1399E" w:rsidRPr="00FF169C" w:rsidRDefault="00F1399E"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F1399E" w:rsidRPr="00FF169C" w:rsidRDefault="00F1399E" w:rsidP="00DC4CFD">
      <w:pPr>
        <w:jc w:val="both"/>
        <w:rPr>
          <w:b/>
        </w:rPr>
      </w:pPr>
    </w:p>
    <w:p w:rsidR="00F1399E" w:rsidRPr="00FF169C" w:rsidRDefault="00F1399E"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399E" w:rsidRDefault="00F1399E" w:rsidP="00DC4CFD">
      <w:pPr>
        <w:ind w:firstLine="709"/>
        <w:jc w:val="both"/>
        <w:rPr>
          <w:i/>
        </w:rPr>
      </w:pPr>
    </w:p>
    <w:p w:rsidR="00F1399E" w:rsidRPr="00B13383" w:rsidRDefault="00F1399E" w:rsidP="00DC4CFD">
      <w:pPr>
        <w:jc w:val="both"/>
        <w:rPr>
          <w:b/>
          <w:i/>
        </w:rPr>
      </w:pPr>
      <w:r w:rsidRPr="00B13383">
        <w:rPr>
          <w:b/>
          <w:i/>
        </w:rPr>
        <w:t>Проблемно-аналитические задания, ситуационные задачи</w:t>
      </w:r>
    </w:p>
    <w:p w:rsidR="00F1399E" w:rsidRPr="00FF169C" w:rsidRDefault="00F1399E" w:rsidP="00DC4CFD">
      <w:pPr>
        <w:ind w:firstLine="709"/>
        <w:jc w:val="both"/>
        <w:rPr>
          <w:i/>
        </w:rPr>
      </w:pPr>
    </w:p>
    <w:p w:rsidR="00F1399E" w:rsidRPr="00FF169C" w:rsidRDefault="00F1399E" w:rsidP="00DC4CFD">
      <w:pPr>
        <w:ind w:firstLine="709"/>
        <w:jc w:val="both"/>
        <w:rPr>
          <w:i/>
        </w:rPr>
      </w:pPr>
      <w:r w:rsidRPr="00FF169C">
        <w:rPr>
          <w:i/>
        </w:rPr>
        <w:t>Финансовое право</w:t>
      </w:r>
    </w:p>
    <w:p w:rsidR="00F1399E" w:rsidRPr="00FF169C" w:rsidRDefault="00F1399E" w:rsidP="00DC4CFD">
      <w:pPr>
        <w:ind w:firstLine="709"/>
        <w:jc w:val="both"/>
        <w:rPr>
          <w:b/>
        </w:rPr>
      </w:pPr>
      <w:r w:rsidRPr="00FF169C">
        <w:rPr>
          <w:b/>
          <w:i/>
        </w:rPr>
        <w:t>Задача 1.</w:t>
      </w:r>
    </w:p>
    <w:p w:rsidR="00F1399E" w:rsidRPr="00FF169C" w:rsidRDefault="00F1399E"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F1399E" w:rsidRPr="00FF169C" w:rsidRDefault="00F1399E" w:rsidP="00DC4CFD">
      <w:pPr>
        <w:ind w:firstLine="709"/>
        <w:rPr>
          <w:b/>
          <w:bCs/>
          <w:i/>
          <w:iCs/>
        </w:rPr>
      </w:pPr>
      <w:r w:rsidRPr="00FF169C">
        <w:rPr>
          <w:b/>
          <w:bCs/>
          <w:i/>
          <w:iCs/>
        </w:rPr>
        <w:t xml:space="preserve">Задача 2. </w:t>
      </w:r>
    </w:p>
    <w:p w:rsidR="00F1399E" w:rsidRPr="00FF169C" w:rsidRDefault="00F1399E"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F1399E" w:rsidRPr="00FF169C" w:rsidRDefault="00F1399E" w:rsidP="00DC4CFD">
      <w:pPr>
        <w:ind w:firstLine="709"/>
        <w:jc w:val="both"/>
      </w:pPr>
      <w:r w:rsidRPr="00FF169C">
        <w:t>Укажите, возможно ли выделение ЗАО «Восток» целевых субвенций.</w:t>
      </w:r>
    </w:p>
    <w:p w:rsidR="00F1399E" w:rsidRPr="00FF169C" w:rsidRDefault="00F1399E" w:rsidP="00DC4CFD">
      <w:pPr>
        <w:ind w:firstLine="709"/>
        <w:rPr>
          <w:b/>
          <w:bCs/>
          <w:i/>
          <w:iCs/>
        </w:rPr>
      </w:pPr>
      <w:r w:rsidRPr="00FF169C">
        <w:rPr>
          <w:b/>
          <w:bCs/>
          <w:i/>
          <w:iCs/>
        </w:rPr>
        <w:t xml:space="preserve">Задача 3. </w:t>
      </w:r>
    </w:p>
    <w:p w:rsidR="00F1399E" w:rsidRPr="00FF169C" w:rsidRDefault="00F1399E"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F1399E" w:rsidRPr="00FF169C" w:rsidRDefault="00F1399E" w:rsidP="00DC4CFD">
      <w:pPr>
        <w:ind w:firstLine="709"/>
        <w:jc w:val="both"/>
      </w:pPr>
      <w:r w:rsidRPr="00FF169C">
        <w:t>Оцените правовые последствия указанной ситуации.</w:t>
      </w:r>
    </w:p>
    <w:p w:rsidR="00F1399E" w:rsidRPr="00FF169C" w:rsidRDefault="00F1399E" w:rsidP="00DC4CFD">
      <w:pPr>
        <w:ind w:firstLine="709"/>
        <w:rPr>
          <w:b/>
          <w:bCs/>
          <w:i/>
          <w:iCs/>
        </w:rPr>
      </w:pPr>
      <w:r w:rsidRPr="00FF169C">
        <w:rPr>
          <w:b/>
          <w:bCs/>
          <w:i/>
          <w:iCs/>
        </w:rPr>
        <w:t xml:space="preserve">Задача 4. </w:t>
      </w:r>
    </w:p>
    <w:p w:rsidR="00F1399E" w:rsidRPr="00FF169C" w:rsidRDefault="00F1399E"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F1399E" w:rsidRPr="00FF169C" w:rsidRDefault="00F1399E" w:rsidP="00DC4CFD">
      <w:pPr>
        <w:ind w:firstLine="709"/>
        <w:jc w:val="both"/>
      </w:pPr>
      <w:r w:rsidRPr="00FF169C">
        <w:t>Какие меры в этом случае может принять ЦБ РФ?</w:t>
      </w:r>
    </w:p>
    <w:p w:rsidR="00F1399E" w:rsidRPr="00FF169C" w:rsidRDefault="00F1399E" w:rsidP="00DC4CFD">
      <w:pPr>
        <w:ind w:firstLine="709"/>
        <w:jc w:val="both"/>
        <w:rPr>
          <w:b/>
          <w:bCs/>
          <w:i/>
          <w:iCs/>
        </w:rPr>
      </w:pPr>
      <w:r w:rsidRPr="00FF169C">
        <w:rPr>
          <w:b/>
          <w:bCs/>
          <w:i/>
          <w:iCs/>
        </w:rPr>
        <w:t xml:space="preserve">Задача 5. </w:t>
      </w:r>
    </w:p>
    <w:p w:rsidR="00F1399E" w:rsidRPr="00FF169C" w:rsidRDefault="00F1399E"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F1399E" w:rsidRPr="00FF169C" w:rsidRDefault="00F1399E" w:rsidP="00DC4CFD">
      <w:pPr>
        <w:ind w:firstLine="709"/>
        <w:jc w:val="both"/>
      </w:pPr>
      <w:r w:rsidRPr="00FF169C">
        <w:t>Разрешите конфликт.</w:t>
      </w:r>
    </w:p>
    <w:p w:rsidR="00F1399E" w:rsidRPr="00FF169C" w:rsidRDefault="00F1399E" w:rsidP="00DC4CFD">
      <w:pPr>
        <w:ind w:firstLine="709"/>
        <w:jc w:val="both"/>
        <w:rPr>
          <w:b/>
          <w:bCs/>
          <w:i/>
          <w:iCs/>
        </w:rPr>
      </w:pPr>
      <w:r w:rsidRPr="00FF169C">
        <w:rPr>
          <w:b/>
          <w:bCs/>
          <w:i/>
          <w:iCs/>
        </w:rPr>
        <w:t xml:space="preserve">Задача 6. </w:t>
      </w:r>
    </w:p>
    <w:p w:rsidR="00F1399E" w:rsidRPr="00FF169C" w:rsidRDefault="00F1399E" w:rsidP="00DC4CFD">
      <w:pPr>
        <w:ind w:firstLine="709"/>
        <w:jc w:val="both"/>
      </w:pPr>
      <w:r w:rsidRPr="00FF169C">
        <w:t>Директор ГУП «НИИ Гипротранс»,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F1399E" w:rsidRPr="00FF169C" w:rsidRDefault="00F1399E"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F1399E" w:rsidRPr="00FF169C" w:rsidRDefault="00F1399E" w:rsidP="00DC4CFD">
      <w:pPr>
        <w:ind w:firstLine="709"/>
        <w:jc w:val="both"/>
        <w:rPr>
          <w:b/>
          <w:bCs/>
          <w:i/>
          <w:iCs/>
        </w:rPr>
      </w:pPr>
      <w:r w:rsidRPr="00FF169C">
        <w:rPr>
          <w:b/>
          <w:bCs/>
          <w:i/>
          <w:iCs/>
        </w:rPr>
        <w:t xml:space="preserve">Задача 7. </w:t>
      </w:r>
    </w:p>
    <w:p w:rsidR="00F1399E" w:rsidRPr="00FF169C" w:rsidRDefault="00F1399E"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F1399E" w:rsidRPr="00FF169C" w:rsidRDefault="00F1399E" w:rsidP="00DC4CFD">
      <w:pPr>
        <w:ind w:firstLine="709"/>
        <w:jc w:val="both"/>
      </w:pPr>
      <w:r w:rsidRPr="00FF169C">
        <w:t>Проанализируйте правомерность действий администрации комбината.</w:t>
      </w:r>
    </w:p>
    <w:p w:rsidR="00F1399E" w:rsidRPr="00FF169C" w:rsidRDefault="00F1399E"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F1399E" w:rsidRPr="00FF169C" w:rsidRDefault="00F1399E" w:rsidP="00DC4CFD">
      <w:pPr>
        <w:ind w:firstLine="709"/>
        <w:jc w:val="both"/>
        <w:rPr>
          <w:b/>
          <w:bCs/>
          <w:i/>
          <w:iCs/>
        </w:rPr>
      </w:pPr>
      <w:r w:rsidRPr="00FF169C">
        <w:rPr>
          <w:b/>
          <w:bCs/>
          <w:i/>
          <w:iCs/>
        </w:rPr>
        <w:t xml:space="preserve">Задача 8. </w:t>
      </w:r>
    </w:p>
    <w:p w:rsidR="00F1399E" w:rsidRPr="00FF169C" w:rsidRDefault="00F1399E"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F1399E" w:rsidRPr="00FF169C" w:rsidRDefault="00F1399E" w:rsidP="00DC4CFD">
      <w:pPr>
        <w:ind w:firstLine="709"/>
        <w:jc w:val="both"/>
        <w:rPr>
          <w:b/>
          <w:bCs/>
          <w:i/>
          <w:iCs/>
        </w:rPr>
      </w:pPr>
      <w:r w:rsidRPr="00FF169C">
        <w:rPr>
          <w:b/>
          <w:bCs/>
          <w:i/>
          <w:iCs/>
        </w:rPr>
        <w:t xml:space="preserve">Задача 9. </w:t>
      </w:r>
    </w:p>
    <w:p w:rsidR="00F1399E" w:rsidRPr="00FF169C" w:rsidRDefault="00F1399E"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F1399E" w:rsidRPr="00FF169C" w:rsidRDefault="00F1399E"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F1399E" w:rsidRPr="00FF169C" w:rsidRDefault="00F1399E" w:rsidP="00DC4CFD">
      <w:pPr>
        <w:ind w:firstLine="709"/>
        <w:jc w:val="both"/>
        <w:rPr>
          <w:b/>
          <w:bCs/>
          <w:i/>
          <w:iCs/>
        </w:rPr>
      </w:pPr>
      <w:r w:rsidRPr="00FF169C">
        <w:rPr>
          <w:b/>
          <w:bCs/>
          <w:i/>
          <w:iCs/>
        </w:rPr>
        <w:t xml:space="preserve">Задача 10. </w:t>
      </w:r>
    </w:p>
    <w:p w:rsidR="00F1399E" w:rsidRPr="00FF169C" w:rsidRDefault="00F1399E"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F1399E" w:rsidRPr="00FF169C" w:rsidRDefault="00F1399E"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F1399E" w:rsidRPr="00FF169C" w:rsidRDefault="00F1399E" w:rsidP="00DC4CFD">
      <w:pPr>
        <w:ind w:firstLine="709"/>
        <w:jc w:val="both"/>
        <w:rPr>
          <w:i/>
        </w:rPr>
      </w:pPr>
    </w:p>
    <w:p w:rsidR="00F1399E" w:rsidRPr="00FF169C" w:rsidRDefault="00F1399E" w:rsidP="00DC4CFD">
      <w:pPr>
        <w:jc w:val="both"/>
        <w:rPr>
          <w:i/>
          <w:iCs/>
        </w:rPr>
      </w:pPr>
      <w:r>
        <w:rPr>
          <w:i/>
          <w:iCs/>
        </w:rPr>
        <w:t>Предпринимательское право</w:t>
      </w:r>
    </w:p>
    <w:p w:rsidR="00F1399E" w:rsidRPr="00FF169C" w:rsidRDefault="00F1399E" w:rsidP="00DC4CFD">
      <w:pPr>
        <w:jc w:val="both"/>
        <w:rPr>
          <w:b/>
          <w:i/>
          <w:iCs/>
        </w:rPr>
      </w:pPr>
      <w:r w:rsidRPr="00FF169C">
        <w:rPr>
          <w:b/>
          <w:i/>
          <w:iCs/>
        </w:rPr>
        <w:t>Задача 1</w:t>
      </w:r>
    </w:p>
    <w:p w:rsidR="00F1399E" w:rsidRPr="00FF169C" w:rsidRDefault="00F1399E"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Стучки, что регулирование отношений хозяйственных организаций в социалистическом секторе исчерпывается плановостью и подчинением».</w:t>
      </w:r>
    </w:p>
    <w:p w:rsidR="00F1399E" w:rsidRPr="00D428B4" w:rsidRDefault="00F1399E" w:rsidP="00D428B4">
      <w:pPr>
        <w:jc w:val="both"/>
        <w:rPr>
          <w:bCs/>
          <w:iCs/>
        </w:rPr>
      </w:pPr>
      <w:r w:rsidRPr="00FF169C">
        <w:rPr>
          <w:bCs/>
          <w:iCs/>
        </w:rPr>
        <w:t>Согласны ли Вы с точкой зрения Л.Я.Г</w:t>
      </w:r>
      <w:r>
        <w:rPr>
          <w:bCs/>
          <w:iCs/>
        </w:rPr>
        <w:t>инзбург ? Свой ответ обоснуйте.</w:t>
      </w:r>
    </w:p>
    <w:p w:rsidR="00F1399E" w:rsidRPr="00D428B4" w:rsidRDefault="00F1399E" w:rsidP="00D428B4">
      <w:pPr>
        <w:jc w:val="both"/>
        <w:rPr>
          <w:b/>
          <w:i/>
          <w:iCs/>
        </w:rPr>
      </w:pPr>
      <w:r>
        <w:rPr>
          <w:b/>
          <w:i/>
          <w:iCs/>
        </w:rPr>
        <w:t>Задача 2</w:t>
      </w:r>
    </w:p>
    <w:p w:rsidR="00F1399E" w:rsidRPr="00FF169C" w:rsidRDefault="00F1399E"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F1399E" w:rsidRPr="00FF169C" w:rsidRDefault="00F1399E"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F1399E" w:rsidRPr="00FF169C" w:rsidRDefault="00F1399E"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F1399E" w:rsidRPr="00D428B4" w:rsidRDefault="00F1399E"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F1399E" w:rsidRPr="00D428B4" w:rsidRDefault="00F1399E" w:rsidP="00D428B4">
      <w:pPr>
        <w:jc w:val="both"/>
        <w:rPr>
          <w:b/>
          <w:i/>
          <w:iCs/>
        </w:rPr>
      </w:pPr>
      <w:r>
        <w:rPr>
          <w:b/>
          <w:i/>
          <w:iCs/>
        </w:rPr>
        <w:t>Задача 3</w:t>
      </w:r>
    </w:p>
    <w:p w:rsidR="00F1399E" w:rsidRPr="00FF169C" w:rsidRDefault="00F1399E"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F1399E" w:rsidRPr="00FF169C" w:rsidRDefault="00F1399E"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F1399E" w:rsidRPr="00FF169C" w:rsidRDefault="00F1399E"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F1399E" w:rsidRPr="00FF169C" w:rsidRDefault="00F1399E" w:rsidP="00DC4CFD">
      <w:pPr>
        <w:jc w:val="both"/>
        <w:rPr>
          <w:b/>
          <w:i/>
          <w:iCs/>
        </w:rPr>
      </w:pPr>
      <w:r w:rsidRPr="00FF169C">
        <w:rPr>
          <w:b/>
          <w:i/>
          <w:iCs/>
        </w:rPr>
        <w:t>Задача 4</w:t>
      </w:r>
    </w:p>
    <w:p w:rsidR="00F1399E" w:rsidRPr="00FF169C" w:rsidRDefault="00F1399E"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FF169C" w:rsidRDefault="00F1399E"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F1399E" w:rsidRPr="00D428B4" w:rsidRDefault="00F1399E"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F1399E" w:rsidRPr="00D428B4" w:rsidRDefault="00F1399E" w:rsidP="00D428B4">
      <w:pPr>
        <w:jc w:val="both"/>
        <w:rPr>
          <w:b/>
          <w:i/>
          <w:iCs/>
        </w:rPr>
      </w:pPr>
      <w:r>
        <w:rPr>
          <w:b/>
          <w:i/>
          <w:iCs/>
        </w:rPr>
        <w:t>Задача 5</w:t>
      </w:r>
    </w:p>
    <w:p w:rsidR="00F1399E" w:rsidRPr="00FF169C" w:rsidRDefault="00F1399E"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F1399E" w:rsidRPr="00FF169C" w:rsidRDefault="00F1399E"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F1399E" w:rsidRPr="00D428B4" w:rsidRDefault="00F1399E" w:rsidP="00D428B4">
      <w:pPr>
        <w:jc w:val="both"/>
        <w:rPr>
          <w:b/>
          <w:i/>
          <w:iCs/>
        </w:rPr>
      </w:pPr>
      <w:r>
        <w:rPr>
          <w:b/>
          <w:i/>
          <w:iCs/>
        </w:rPr>
        <w:t>Задача 6</w:t>
      </w:r>
    </w:p>
    <w:p w:rsidR="00F1399E" w:rsidRPr="00FF169C" w:rsidRDefault="00F1399E"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F1399E" w:rsidRPr="00D428B4" w:rsidRDefault="00F1399E"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F1399E" w:rsidRPr="00FF169C" w:rsidRDefault="00F1399E" w:rsidP="00DC4CFD">
      <w:pPr>
        <w:jc w:val="both"/>
        <w:rPr>
          <w:b/>
          <w:i/>
          <w:iCs/>
        </w:rPr>
      </w:pPr>
      <w:r w:rsidRPr="00FF169C">
        <w:rPr>
          <w:b/>
          <w:i/>
          <w:iCs/>
        </w:rPr>
        <w:t>Задача 7</w:t>
      </w:r>
    </w:p>
    <w:p w:rsidR="00F1399E" w:rsidRPr="00FF169C" w:rsidRDefault="00F1399E"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F1399E" w:rsidRPr="00FF169C" w:rsidRDefault="00F1399E"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F1399E" w:rsidRPr="00FF169C" w:rsidRDefault="00F1399E" w:rsidP="00DC4CFD">
      <w:pPr>
        <w:jc w:val="both"/>
        <w:rPr>
          <w:i/>
          <w:iCs/>
        </w:rPr>
      </w:pPr>
    </w:p>
    <w:sectPr w:rsidR="00F1399E"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6056"/>
    <w:rsid w:val="000B6450"/>
    <w:rsid w:val="000C45B5"/>
    <w:rsid w:val="000E33BA"/>
    <w:rsid w:val="000F0F00"/>
    <w:rsid w:val="00150E7E"/>
    <w:rsid w:val="00173720"/>
    <w:rsid w:val="002401D6"/>
    <w:rsid w:val="00245A54"/>
    <w:rsid w:val="002475A2"/>
    <w:rsid w:val="00277AF0"/>
    <w:rsid w:val="002B7646"/>
    <w:rsid w:val="00365C4F"/>
    <w:rsid w:val="003777FE"/>
    <w:rsid w:val="003F0BF9"/>
    <w:rsid w:val="003F4282"/>
    <w:rsid w:val="003F71A4"/>
    <w:rsid w:val="00410273"/>
    <w:rsid w:val="00477FA3"/>
    <w:rsid w:val="004C5D54"/>
    <w:rsid w:val="00506841"/>
    <w:rsid w:val="005179D7"/>
    <w:rsid w:val="00533ECD"/>
    <w:rsid w:val="00571866"/>
    <w:rsid w:val="00573A73"/>
    <w:rsid w:val="005B689E"/>
    <w:rsid w:val="005C66B3"/>
    <w:rsid w:val="005E6CE1"/>
    <w:rsid w:val="006056E8"/>
    <w:rsid w:val="006237AC"/>
    <w:rsid w:val="0066321C"/>
    <w:rsid w:val="00677069"/>
    <w:rsid w:val="006774E3"/>
    <w:rsid w:val="00681DE3"/>
    <w:rsid w:val="00692378"/>
    <w:rsid w:val="006E0C0E"/>
    <w:rsid w:val="006F3271"/>
    <w:rsid w:val="00773DBC"/>
    <w:rsid w:val="00793DD9"/>
    <w:rsid w:val="0079706A"/>
    <w:rsid w:val="00797BB2"/>
    <w:rsid w:val="007C4193"/>
    <w:rsid w:val="00820923"/>
    <w:rsid w:val="008733C7"/>
    <w:rsid w:val="008816AE"/>
    <w:rsid w:val="008A3DFC"/>
    <w:rsid w:val="008A7EF4"/>
    <w:rsid w:val="00920A70"/>
    <w:rsid w:val="009658B9"/>
    <w:rsid w:val="009A36F7"/>
    <w:rsid w:val="009E7351"/>
    <w:rsid w:val="00A434E1"/>
    <w:rsid w:val="00AA5F9A"/>
    <w:rsid w:val="00AB1699"/>
    <w:rsid w:val="00AB291E"/>
    <w:rsid w:val="00AE1ECB"/>
    <w:rsid w:val="00B13383"/>
    <w:rsid w:val="00BA6056"/>
    <w:rsid w:val="00BF46C4"/>
    <w:rsid w:val="00C33CF8"/>
    <w:rsid w:val="00C8171F"/>
    <w:rsid w:val="00CA631C"/>
    <w:rsid w:val="00CE2F69"/>
    <w:rsid w:val="00D140D0"/>
    <w:rsid w:val="00D428B4"/>
    <w:rsid w:val="00D533FC"/>
    <w:rsid w:val="00D722CE"/>
    <w:rsid w:val="00DC11F5"/>
    <w:rsid w:val="00DC2134"/>
    <w:rsid w:val="00DC4CFD"/>
    <w:rsid w:val="00DC622E"/>
    <w:rsid w:val="00DE243B"/>
    <w:rsid w:val="00DE357C"/>
    <w:rsid w:val="00E13997"/>
    <w:rsid w:val="00E80F41"/>
    <w:rsid w:val="00E945AB"/>
    <w:rsid w:val="00EE6EA6"/>
    <w:rsid w:val="00F1399E"/>
    <w:rsid w:val="00F40AC6"/>
    <w:rsid w:val="00FF16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Heading3">
    <w:name w:val="heading 3"/>
    <w:basedOn w:val="Normal"/>
    <w:next w:val="Normal"/>
    <w:link w:val="Heading3Char"/>
    <w:uiPriority w:val="99"/>
    <w:qFormat/>
    <w:rsid w:val="00EE6EA6"/>
    <w:pPr>
      <w:keepNext/>
      <w:spacing w:before="240" w:after="60"/>
      <w:outlineLvl w:val="2"/>
    </w:pPr>
    <w:rPr>
      <w:rFonts w:ascii="Cambria" w:hAnsi="Cambria"/>
      <w:b/>
      <w:bCs/>
      <w:sz w:val="26"/>
      <w:szCs w:val="26"/>
    </w:rPr>
  </w:style>
  <w:style w:type="paragraph" w:styleId="Heading7">
    <w:name w:val="heading 7"/>
    <w:basedOn w:val="Normal"/>
    <w:next w:val="Normal"/>
    <w:link w:val="Heading7Char"/>
    <w:uiPriority w:val="99"/>
    <w:qFormat/>
    <w:rsid w:val="00EE6EA6"/>
    <w:pPr>
      <w:keepNext/>
      <w:keepLines/>
      <w:spacing w:before="40"/>
      <w:outlineLvl w:val="6"/>
    </w:pPr>
    <w:rPr>
      <w:rFonts w:ascii="Calibri Light" w:hAnsi="Calibri Light"/>
      <w:i/>
      <w:iCs/>
      <w:color w:val="1F376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4CFD"/>
    <w:rPr>
      <w:rFonts w:ascii="Cambria" w:hAnsi="Cambria" w:cs="Times New Roman"/>
      <w:b/>
      <w:bCs/>
      <w:color w:val="21798E"/>
      <w:sz w:val="28"/>
      <w:szCs w:val="28"/>
      <w:lang w:val="en-US"/>
    </w:rPr>
  </w:style>
  <w:style w:type="character" w:customStyle="1" w:styleId="Heading3Char">
    <w:name w:val="Heading 3 Char"/>
    <w:basedOn w:val="DefaultParagraphFont"/>
    <w:link w:val="Heading3"/>
    <w:uiPriority w:val="99"/>
    <w:locked/>
    <w:rsid w:val="00EE6EA6"/>
    <w:rPr>
      <w:rFonts w:ascii="Cambria" w:hAnsi="Cambria" w:cs="Times New Roman"/>
      <w:b/>
      <w:bCs/>
      <w:sz w:val="26"/>
      <w:szCs w:val="26"/>
      <w:lang w:eastAsia="ru-RU"/>
    </w:rPr>
  </w:style>
  <w:style w:type="character" w:customStyle="1" w:styleId="Heading7Char">
    <w:name w:val="Heading 7 Char"/>
    <w:basedOn w:val="DefaultParagraphFont"/>
    <w:link w:val="Heading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Normal"/>
    <w:uiPriority w:val="99"/>
    <w:rsid w:val="00EE6EA6"/>
  </w:style>
  <w:style w:type="paragraph" w:customStyle="1" w:styleId="Style11">
    <w:name w:val="Style11"/>
    <w:basedOn w:val="Normal"/>
    <w:uiPriority w:val="99"/>
    <w:rsid w:val="00EE6EA6"/>
    <w:pPr>
      <w:jc w:val="center"/>
    </w:pPr>
  </w:style>
  <w:style w:type="paragraph" w:customStyle="1" w:styleId="Style12">
    <w:name w:val="Style12"/>
    <w:basedOn w:val="Normal"/>
    <w:uiPriority w:val="99"/>
    <w:rsid w:val="00EE6EA6"/>
    <w:pPr>
      <w:spacing w:line="230" w:lineRule="exact"/>
    </w:pPr>
  </w:style>
  <w:style w:type="paragraph" w:customStyle="1" w:styleId="Style15">
    <w:name w:val="Style15"/>
    <w:basedOn w:val="Normal"/>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Header">
    <w:name w:val="header"/>
    <w:basedOn w:val="Normal"/>
    <w:link w:val="HeaderChar"/>
    <w:uiPriority w:val="99"/>
    <w:rsid w:val="00EE6EA6"/>
    <w:pPr>
      <w:tabs>
        <w:tab w:val="center" w:pos="4677"/>
        <w:tab w:val="right" w:pos="9355"/>
      </w:tabs>
    </w:pPr>
  </w:style>
  <w:style w:type="character" w:customStyle="1" w:styleId="HeaderChar">
    <w:name w:val="Header Char"/>
    <w:basedOn w:val="DefaultParagraphFont"/>
    <w:link w:val="Header"/>
    <w:uiPriority w:val="99"/>
    <w:locked/>
    <w:rsid w:val="00EE6EA6"/>
    <w:rPr>
      <w:rFonts w:ascii="Times New Roman" w:hAnsi="Times New Roman" w:cs="Times New Roman"/>
      <w:sz w:val="24"/>
      <w:szCs w:val="24"/>
      <w:lang w:eastAsia="ru-RU"/>
    </w:rPr>
  </w:style>
  <w:style w:type="paragraph" w:styleId="Footer">
    <w:name w:val="footer"/>
    <w:basedOn w:val="Normal"/>
    <w:link w:val="FooterChar"/>
    <w:uiPriority w:val="99"/>
    <w:rsid w:val="00EE6EA6"/>
    <w:pPr>
      <w:tabs>
        <w:tab w:val="center" w:pos="4677"/>
        <w:tab w:val="right" w:pos="9355"/>
      </w:tabs>
    </w:pPr>
  </w:style>
  <w:style w:type="character" w:customStyle="1" w:styleId="FooterChar">
    <w:name w:val="Footer Char"/>
    <w:basedOn w:val="DefaultParagraphFont"/>
    <w:link w:val="Footer"/>
    <w:uiPriority w:val="99"/>
    <w:locked/>
    <w:rsid w:val="00EE6EA6"/>
    <w:rPr>
      <w:rFonts w:ascii="Times New Roman" w:hAnsi="Times New Roman" w:cs="Times New Roman"/>
      <w:sz w:val="24"/>
      <w:szCs w:val="24"/>
      <w:lang w:eastAsia="ru-RU"/>
    </w:rPr>
  </w:style>
  <w:style w:type="table" w:styleId="TableGrid">
    <w:name w:val="Table Grid"/>
    <w:basedOn w:val="TableNormal"/>
    <w:uiPriority w:val="99"/>
    <w:rsid w:val="00EE6EA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EE6EA6"/>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EE6EA6"/>
    <w:rPr>
      <w:rFonts w:ascii="Times New Roman" w:hAnsi="Times New Roman" w:cs="Times New Roman"/>
      <w:sz w:val="20"/>
      <w:szCs w:val="20"/>
      <w:lang w:eastAsia="ru-RU"/>
    </w:rPr>
  </w:style>
  <w:style w:type="character" w:customStyle="1" w:styleId="5">
    <w:name w:val="Основной текст (5)_"/>
    <w:basedOn w:val="DefaultParagraphFont"/>
    <w:link w:val="50"/>
    <w:uiPriority w:val="99"/>
    <w:locked/>
    <w:rsid w:val="00EE6EA6"/>
    <w:rPr>
      <w:rFonts w:cs="Times New Roman"/>
      <w:sz w:val="18"/>
      <w:szCs w:val="18"/>
      <w:shd w:val="clear" w:color="auto" w:fill="FFFFFF"/>
    </w:rPr>
  </w:style>
  <w:style w:type="paragraph" w:customStyle="1" w:styleId="50">
    <w:name w:val="Основной текст (5)"/>
    <w:basedOn w:val="Normal"/>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
    <w:name w:val="Основной текст (3)_"/>
    <w:basedOn w:val="DefaultParagraphFont"/>
    <w:link w:val="30"/>
    <w:uiPriority w:val="99"/>
    <w:locked/>
    <w:rsid w:val="00EE6EA6"/>
    <w:rPr>
      <w:rFonts w:cs="Times New Roman"/>
      <w:spacing w:val="3"/>
      <w:sz w:val="18"/>
      <w:szCs w:val="18"/>
      <w:shd w:val="clear" w:color="auto" w:fill="FFFFFF"/>
    </w:rPr>
  </w:style>
  <w:style w:type="paragraph" w:customStyle="1" w:styleId="30">
    <w:name w:val="Основной текст (3)"/>
    <w:basedOn w:val="Normal"/>
    <w:link w:val="3"/>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DefaultParagraphFont"/>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Normal"/>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basedOn w:val="DefaultParagraphFont"/>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Normal"/>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basedOn w:val="DefaultParagraphFont"/>
    <w:link w:val="40"/>
    <w:uiPriority w:val="99"/>
    <w:locked/>
    <w:rsid w:val="00EE6EA6"/>
    <w:rPr>
      <w:rFonts w:cs="Times New Roman"/>
      <w:sz w:val="19"/>
      <w:szCs w:val="19"/>
      <w:shd w:val="clear" w:color="auto" w:fill="FFFFFF"/>
    </w:rPr>
  </w:style>
  <w:style w:type="paragraph" w:customStyle="1" w:styleId="40">
    <w:name w:val="Основной текст (4)"/>
    <w:basedOn w:val="Normal"/>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0">
    <w:name w:val="Основной текст_"/>
    <w:basedOn w:val="DefaultParagraphFont"/>
    <w:link w:val="31"/>
    <w:uiPriority w:val="99"/>
    <w:locked/>
    <w:rsid w:val="00EE6EA6"/>
    <w:rPr>
      <w:rFonts w:cs="Times New Roman"/>
      <w:sz w:val="28"/>
      <w:szCs w:val="28"/>
      <w:shd w:val="clear" w:color="auto" w:fill="FFFFFF"/>
    </w:rPr>
  </w:style>
  <w:style w:type="paragraph" w:customStyle="1" w:styleId="31">
    <w:name w:val="Основной текст3"/>
    <w:basedOn w:val="Normal"/>
    <w:link w:val="a0"/>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Hyperlink">
    <w:name w:val="Hyperlink"/>
    <w:basedOn w:val="DefaultParagraphFont"/>
    <w:uiPriority w:val="99"/>
    <w:rsid w:val="00EE6EA6"/>
    <w:rPr>
      <w:rFonts w:cs="Times New Roman"/>
      <w:color w:val="0563C1"/>
      <w:u w:val="single"/>
    </w:rPr>
  </w:style>
  <w:style w:type="paragraph" w:customStyle="1" w:styleId="1">
    <w:name w:val="Абзац списка1"/>
    <w:basedOn w:val="Normal"/>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EE6EA6"/>
    <w:rPr>
      <w:rFonts w:cs="Times New Roman"/>
      <w:sz w:val="16"/>
      <w:szCs w:val="16"/>
    </w:rPr>
  </w:style>
  <w:style w:type="paragraph" w:styleId="CommentText">
    <w:name w:val="annotation text"/>
    <w:basedOn w:val="Normal"/>
    <w:link w:val="CommentTextChar"/>
    <w:uiPriority w:val="99"/>
    <w:semiHidden/>
    <w:rsid w:val="00EE6EA6"/>
    <w:rPr>
      <w:sz w:val="20"/>
      <w:szCs w:val="20"/>
    </w:rPr>
  </w:style>
  <w:style w:type="character" w:customStyle="1" w:styleId="CommentTextChar">
    <w:name w:val="Comment Text Char"/>
    <w:basedOn w:val="DefaultParagraphFont"/>
    <w:link w:val="CommentText"/>
    <w:uiPriority w:val="99"/>
    <w:semiHidden/>
    <w:locked/>
    <w:rsid w:val="00EE6EA6"/>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EE6EA6"/>
    <w:rPr>
      <w:b/>
      <w:bCs/>
    </w:rPr>
  </w:style>
  <w:style w:type="character" w:customStyle="1" w:styleId="CommentSubjectChar">
    <w:name w:val="Comment Subject Char"/>
    <w:basedOn w:val="CommentTextChar"/>
    <w:link w:val="CommentSubject"/>
    <w:uiPriority w:val="99"/>
    <w:semiHidden/>
    <w:locked/>
    <w:rsid w:val="00EE6EA6"/>
    <w:rPr>
      <w:b/>
      <w:bCs/>
    </w:rPr>
  </w:style>
  <w:style w:type="paragraph" w:styleId="BalloonText">
    <w:name w:val="Balloon Text"/>
    <w:basedOn w:val="Normal"/>
    <w:link w:val="BalloonTextChar"/>
    <w:uiPriority w:val="99"/>
    <w:semiHidden/>
    <w:rsid w:val="00EE6EA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E6EA6"/>
    <w:rPr>
      <w:rFonts w:ascii="Segoe UI" w:hAnsi="Segoe UI" w:cs="Segoe UI"/>
      <w:sz w:val="18"/>
      <w:szCs w:val="18"/>
      <w:lang w:eastAsia="ru-RU"/>
    </w:rPr>
  </w:style>
  <w:style w:type="character" w:customStyle="1" w:styleId="apple-converted-space">
    <w:name w:val="apple-converted-space"/>
    <w:basedOn w:val="DefaultParagraphFont"/>
    <w:uiPriority w:val="99"/>
    <w:rsid w:val="00EE6EA6"/>
    <w:rPr>
      <w:rFonts w:cs="Times New Roman"/>
    </w:rPr>
  </w:style>
  <w:style w:type="paragraph" w:styleId="NormalWeb">
    <w:name w:val="Normal (Web)"/>
    <w:aliases w:val="Обычный (Web)"/>
    <w:basedOn w:val="Normal"/>
    <w:uiPriority w:val="99"/>
    <w:rsid w:val="00EE6EA6"/>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EE6EA6"/>
    <w:pPr>
      <w:autoSpaceDE/>
      <w:autoSpaceDN/>
      <w:adjustRightInd/>
      <w:ind w:firstLine="567"/>
      <w:jc w:val="both"/>
    </w:pPr>
    <w:rPr>
      <w:iCs/>
      <w:sz w:val="28"/>
    </w:rPr>
  </w:style>
  <w:style w:type="character" w:customStyle="1" w:styleId="a2">
    <w:name w:val="а Обычный Знак"/>
    <w:link w:val="a1"/>
    <w:uiPriority w:val="99"/>
    <w:locked/>
    <w:rsid w:val="00EE6EA6"/>
    <w:rPr>
      <w:rFonts w:ascii="Times New Roman" w:hAnsi="Times New Roman"/>
      <w:sz w:val="24"/>
      <w:lang w:eastAsia="ru-RU"/>
    </w:rPr>
  </w:style>
  <w:style w:type="paragraph" w:customStyle="1" w:styleId="a3">
    <w:name w:val="а Вопросы ПТК"/>
    <w:basedOn w:val="Normal"/>
    <w:link w:val="a4"/>
    <w:uiPriority w:val="99"/>
    <w:rsid w:val="00EE6EA6"/>
    <w:pPr>
      <w:autoSpaceDE/>
      <w:autoSpaceDN/>
      <w:adjustRightInd/>
      <w:ind w:firstLine="567"/>
      <w:jc w:val="both"/>
    </w:pPr>
    <w:rPr>
      <w:b/>
      <w:bCs/>
      <w:i/>
      <w:iCs/>
      <w:sz w:val="28"/>
    </w:rPr>
  </w:style>
  <w:style w:type="character" w:customStyle="1" w:styleId="a4">
    <w:name w:val="а Вопросы ПТК Знак"/>
    <w:link w:val="a3"/>
    <w:uiPriority w:val="99"/>
    <w:locked/>
    <w:rsid w:val="00EE6EA6"/>
    <w:rPr>
      <w:rFonts w:ascii="Times New Roman" w:hAnsi="Times New Roman"/>
      <w:b/>
      <w:i/>
      <w:sz w:val="24"/>
      <w:lang w:eastAsia="ru-RU"/>
    </w:rPr>
  </w:style>
  <w:style w:type="paragraph" w:customStyle="1" w:styleId="a">
    <w:name w:val="а Список маркированный"/>
    <w:basedOn w:val="Normal"/>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EE6EA6"/>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EE6EA6"/>
    <w:pPr>
      <w:widowControl/>
      <w:autoSpaceDE/>
      <w:autoSpaceDN/>
      <w:adjustRightInd/>
    </w:pPr>
    <w:rPr>
      <w:b/>
      <w:bCs/>
      <w:sz w:val="28"/>
    </w:rPr>
  </w:style>
  <w:style w:type="character" w:customStyle="1" w:styleId="FontStyle156">
    <w:name w:val="Font Style156"/>
    <w:basedOn w:val="DefaultParagraphFont"/>
    <w:uiPriority w:val="99"/>
    <w:rsid w:val="00EE6EA6"/>
    <w:rPr>
      <w:rFonts w:ascii="Times New Roman" w:hAnsi="Times New Roman" w:cs="Times New Roman"/>
      <w:color w:val="000000"/>
      <w:sz w:val="22"/>
      <w:szCs w:val="22"/>
    </w:rPr>
  </w:style>
  <w:style w:type="paragraph" w:styleId="BodyTextIndent3">
    <w:name w:val="Body Text Indent 3"/>
    <w:basedOn w:val="Normal"/>
    <w:link w:val="BodyTextIndent3Char"/>
    <w:uiPriority w:val="99"/>
    <w:rsid w:val="00EE6EA6"/>
    <w:pPr>
      <w:widowControl/>
      <w:autoSpaceDE/>
      <w:autoSpaceDN/>
      <w:adjustRightInd/>
      <w:ind w:left="4320"/>
      <w:jc w:val="center"/>
    </w:pPr>
  </w:style>
  <w:style w:type="character" w:customStyle="1" w:styleId="BodyTextIndent3Char">
    <w:name w:val="Body Text Indent 3 Char"/>
    <w:basedOn w:val="DefaultParagraphFont"/>
    <w:link w:val="BodyTextIndent3"/>
    <w:uiPriority w:val="99"/>
    <w:locked/>
    <w:rsid w:val="00EE6EA6"/>
    <w:rPr>
      <w:rFonts w:ascii="Times New Roman" w:hAnsi="Times New Roman" w:cs="Times New Roman"/>
      <w:sz w:val="24"/>
      <w:szCs w:val="24"/>
      <w:lang w:eastAsia="ru-RU"/>
    </w:rPr>
  </w:style>
  <w:style w:type="paragraph" w:styleId="BodyText">
    <w:name w:val="Body Text"/>
    <w:basedOn w:val="Normal"/>
    <w:link w:val="BodyTextChar"/>
    <w:uiPriority w:val="99"/>
    <w:rsid w:val="00EE6EA6"/>
    <w:pPr>
      <w:widowControl/>
      <w:autoSpaceDE/>
      <w:autoSpaceDN/>
      <w:adjustRightInd/>
      <w:spacing w:after="120"/>
    </w:pPr>
    <w:rPr>
      <w:sz w:val="20"/>
      <w:szCs w:val="20"/>
    </w:rPr>
  </w:style>
  <w:style w:type="character" w:customStyle="1" w:styleId="BodyTextChar">
    <w:name w:val="Body Text Char"/>
    <w:basedOn w:val="DefaultParagraphFont"/>
    <w:link w:val="BodyText"/>
    <w:uiPriority w:val="99"/>
    <w:locked/>
    <w:rsid w:val="00EE6EA6"/>
    <w:rPr>
      <w:rFonts w:ascii="Times New Roman" w:hAnsi="Times New Roman" w:cs="Times New Roman"/>
      <w:sz w:val="20"/>
      <w:szCs w:val="20"/>
      <w:lang w:eastAsia="ru-RU"/>
    </w:rPr>
  </w:style>
  <w:style w:type="paragraph" w:styleId="BodyText3">
    <w:name w:val="Body Text 3"/>
    <w:basedOn w:val="Normal"/>
    <w:link w:val="BodyText3Char"/>
    <w:uiPriority w:val="99"/>
    <w:rsid w:val="00EE6EA6"/>
    <w:pPr>
      <w:widowControl/>
      <w:autoSpaceDE/>
      <w:autoSpaceDN/>
      <w:adjustRightInd/>
      <w:spacing w:after="120"/>
    </w:pPr>
    <w:rPr>
      <w:sz w:val="16"/>
      <w:szCs w:val="16"/>
    </w:rPr>
  </w:style>
  <w:style w:type="character" w:customStyle="1" w:styleId="BodyText3Char">
    <w:name w:val="Body Text 3 Char"/>
    <w:basedOn w:val="DefaultParagraphFont"/>
    <w:link w:val="BodyText3"/>
    <w:uiPriority w:val="99"/>
    <w:locked/>
    <w:rsid w:val="00EE6EA6"/>
    <w:rPr>
      <w:rFonts w:ascii="Times New Roman" w:hAnsi="Times New Roman" w:cs="Times New Roman"/>
      <w:sz w:val="16"/>
      <w:szCs w:val="16"/>
      <w:lang/>
    </w:rPr>
  </w:style>
  <w:style w:type="paragraph" w:customStyle="1" w:styleId="s1">
    <w:name w:val="s_1"/>
    <w:basedOn w:val="Normal"/>
    <w:uiPriority w:val="99"/>
    <w:rsid w:val="00EE6EA6"/>
    <w:pPr>
      <w:widowControl/>
      <w:autoSpaceDE/>
      <w:autoSpaceDN/>
      <w:adjustRightInd/>
      <w:spacing w:before="100" w:beforeAutospacing="1" w:after="100" w:afterAutospacing="1"/>
    </w:pPr>
  </w:style>
  <w:style w:type="paragraph" w:customStyle="1" w:styleId="pj">
    <w:name w:val="pj"/>
    <w:basedOn w:val="Normal"/>
    <w:uiPriority w:val="99"/>
    <w:rsid w:val="00EE6EA6"/>
    <w:pPr>
      <w:widowControl/>
      <w:autoSpaceDE/>
      <w:autoSpaceDN/>
      <w:adjustRightInd/>
      <w:spacing w:before="100" w:beforeAutospacing="1" w:after="100" w:afterAutospacing="1"/>
    </w:pPr>
  </w:style>
  <w:style w:type="character" w:styleId="Emphasis">
    <w:name w:val="Emphasis"/>
    <w:basedOn w:val="DefaultParagraphFont"/>
    <w:uiPriority w:val="99"/>
    <w:qFormat/>
    <w:rsid w:val="00EE6EA6"/>
    <w:rPr>
      <w:rFonts w:cs="Times New Roman"/>
      <w:i/>
      <w:iCs/>
    </w:rPr>
  </w:style>
  <w:style w:type="paragraph" w:styleId="HTMLPreformatted">
    <w:name w:val="HTML Preformatted"/>
    <w:basedOn w:val="Normal"/>
    <w:link w:val="HTMLPreformattedChar"/>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E6EA6"/>
    <w:rPr>
      <w:rFonts w:ascii="Courier New" w:hAnsi="Courier New" w:cs="Courier New"/>
      <w:sz w:val="20"/>
      <w:szCs w:val="20"/>
      <w:lang w:eastAsia="ru-RU"/>
    </w:rPr>
  </w:style>
  <w:style w:type="paragraph" w:styleId="Title">
    <w:name w:val="Title"/>
    <w:basedOn w:val="Normal"/>
    <w:link w:val="TitleChar"/>
    <w:uiPriority w:val="99"/>
    <w:qFormat/>
    <w:rsid w:val="00EE6EA6"/>
    <w:pPr>
      <w:widowControl/>
      <w:autoSpaceDE/>
      <w:autoSpaceDN/>
      <w:adjustRightInd/>
      <w:ind w:firstLine="720"/>
      <w:jc w:val="center"/>
    </w:pPr>
    <w:rPr>
      <w:rFonts w:ascii="Arial" w:hAnsi="Arial"/>
      <w:sz w:val="28"/>
      <w:szCs w:val="28"/>
    </w:rPr>
  </w:style>
  <w:style w:type="character" w:customStyle="1" w:styleId="TitleChar">
    <w:name w:val="Title Char"/>
    <w:basedOn w:val="DefaultParagraphFont"/>
    <w:link w:val="Title"/>
    <w:uiPriority w:val="99"/>
    <w:locked/>
    <w:rsid w:val="00EE6EA6"/>
    <w:rPr>
      <w:rFonts w:ascii="Arial" w:hAnsi="Arial" w:cs="Times New Roman"/>
      <w:sz w:val="28"/>
      <w:szCs w:val="28"/>
      <w:lang w:eastAsia="ru-RU"/>
    </w:rPr>
  </w:style>
  <w:style w:type="paragraph" w:styleId="BodyTextIndent">
    <w:name w:val="Body Text Indent"/>
    <w:basedOn w:val="Normal"/>
    <w:link w:val="BodyTextIndentChar"/>
    <w:uiPriority w:val="99"/>
    <w:semiHidden/>
    <w:rsid w:val="00EE6EA6"/>
    <w:pPr>
      <w:spacing w:after="120"/>
      <w:ind w:left="283"/>
    </w:pPr>
  </w:style>
  <w:style w:type="character" w:customStyle="1" w:styleId="BodyTextIndentChar">
    <w:name w:val="Body Text Indent Char"/>
    <w:basedOn w:val="DefaultParagraphFont"/>
    <w:link w:val="BodyTextIndent"/>
    <w:uiPriority w:val="99"/>
    <w:semiHidden/>
    <w:locked/>
    <w:rsid w:val="00EE6EA6"/>
    <w:rPr>
      <w:rFonts w:ascii="Times New Roman" w:hAnsi="Times New Roman" w:cs="Times New Roman"/>
      <w:sz w:val="24"/>
      <w:szCs w:val="24"/>
      <w:lang w:eastAsia="ru-RU"/>
    </w:rPr>
  </w:style>
  <w:style w:type="paragraph" w:styleId="BodyTextIndent2">
    <w:name w:val="Body Text Indent 2"/>
    <w:basedOn w:val="Normal"/>
    <w:link w:val="BodyTextIndent2Char"/>
    <w:uiPriority w:val="99"/>
    <w:semiHidden/>
    <w:rsid w:val="00EE6EA6"/>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E6EA6"/>
    <w:rPr>
      <w:rFonts w:ascii="Times New Roman" w:hAnsi="Times New Roman" w:cs="Times New Roman"/>
      <w:sz w:val="24"/>
      <w:szCs w:val="24"/>
      <w:lang w:eastAsia="ru-RU"/>
    </w:rPr>
  </w:style>
  <w:style w:type="character" w:customStyle="1" w:styleId="c1">
    <w:name w:val="c1"/>
    <w:basedOn w:val="DefaultParagraphFont"/>
    <w:uiPriority w:val="99"/>
    <w:rsid w:val="00DC4CFD"/>
    <w:rPr>
      <w:rFonts w:cs="Times New Roman"/>
    </w:rPr>
  </w:style>
  <w:style w:type="paragraph" w:customStyle="1" w:styleId="c2">
    <w:name w:val="c2"/>
    <w:basedOn w:val="Normal"/>
    <w:uiPriority w:val="99"/>
    <w:rsid w:val="00DC4CFD"/>
    <w:pPr>
      <w:widowControl/>
      <w:autoSpaceDE/>
      <w:autoSpaceDN/>
      <w:adjustRightInd/>
      <w:spacing w:before="100" w:beforeAutospacing="1" w:after="100" w:afterAutospacing="1"/>
    </w:pPr>
  </w:style>
  <w:style w:type="paragraph" w:customStyle="1" w:styleId="c7">
    <w:name w:val="c7"/>
    <w:basedOn w:val="Normal"/>
    <w:uiPriority w:val="99"/>
    <w:rsid w:val="00DC4CFD"/>
    <w:pPr>
      <w:widowControl/>
      <w:autoSpaceDE/>
      <w:autoSpaceDN/>
      <w:adjustRightInd/>
      <w:spacing w:before="100" w:beforeAutospacing="1" w:after="100" w:afterAutospacing="1"/>
    </w:pPr>
  </w:style>
  <w:style w:type="paragraph" w:customStyle="1" w:styleId="c11">
    <w:name w:val="c11"/>
    <w:basedOn w:val="Normal"/>
    <w:uiPriority w:val="99"/>
    <w:rsid w:val="00DC4CFD"/>
    <w:pPr>
      <w:widowControl/>
      <w:autoSpaceDE/>
      <w:autoSpaceDN/>
      <w:adjustRightInd/>
      <w:spacing w:before="100" w:beforeAutospacing="1" w:after="100" w:afterAutospacing="1"/>
    </w:pPr>
  </w:style>
  <w:style w:type="paragraph" w:customStyle="1" w:styleId="10">
    <w:name w:val="Обычный1"/>
    <w:uiPriority w:val="99"/>
    <w:rsid w:val="00DC4CFD"/>
    <w:pPr>
      <w:widowControl w:val="0"/>
    </w:pPr>
    <w:rPr>
      <w:rFonts w:ascii="Times New Roman" w:eastAsia="Times New Roman" w:hAnsi="Times New Roman"/>
      <w:sz w:val="20"/>
      <w:szCs w:val="20"/>
    </w:rPr>
  </w:style>
  <w:style w:type="table" w:customStyle="1" w:styleId="11">
    <w:name w:val="Сетка таблицы1"/>
    <w:uiPriority w:val="99"/>
    <w:rsid w:val="00DC4CF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Normal"/>
    <w:uiPriority w:val="99"/>
    <w:rsid w:val="00DC4CFD"/>
    <w:pPr>
      <w:widowControl/>
      <w:autoSpaceDE/>
      <w:autoSpaceDN/>
      <w:adjustRightInd/>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TotalTime>
  <Pages>45</Pages>
  <Words>15385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Вера Филипповна</cp:lastModifiedBy>
  <cp:revision>10</cp:revision>
  <dcterms:created xsi:type="dcterms:W3CDTF">2021-04-25T16:34:00Z</dcterms:created>
  <dcterms:modified xsi:type="dcterms:W3CDTF">2021-12-28T11:16:00Z</dcterms:modified>
</cp:coreProperties>
</file>